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F22" w:rsidRPr="004C7F22" w:rsidRDefault="004C7F22">
      <w:pPr>
        <w:rPr>
          <w:b/>
          <w:sz w:val="20"/>
        </w:rPr>
      </w:pPr>
      <w:bookmarkStart w:id="0" w:name="_GoBack"/>
      <w:bookmarkEnd w:id="0"/>
    </w:p>
    <w:p w:rsidR="00D940CA" w:rsidRPr="00D679A3" w:rsidRDefault="00D940CA" w:rsidP="00D679A3">
      <w:pPr>
        <w:tabs>
          <w:tab w:val="left" w:pos="7384"/>
          <w:tab w:val="left" w:pos="9514"/>
        </w:tabs>
        <w:rPr>
          <w:sz w:val="20"/>
          <w:u w:val="single"/>
        </w:rPr>
      </w:pPr>
      <w:r w:rsidRPr="001D7D9A">
        <w:rPr>
          <w:b/>
          <w:sz w:val="32"/>
          <w:szCs w:val="32"/>
        </w:rPr>
        <w:t>Beiblatt zum Lehrvertrag</w:t>
      </w:r>
      <w:r w:rsidRPr="001D7D9A">
        <w:rPr>
          <w:sz w:val="32"/>
          <w:szCs w:val="32"/>
        </w:rPr>
        <w:t xml:space="preserve"> </w:t>
      </w:r>
      <w:r w:rsidR="00D679A3">
        <w:rPr>
          <w:sz w:val="32"/>
          <w:szCs w:val="32"/>
        </w:rPr>
        <w:tab/>
      </w:r>
      <w:r>
        <w:rPr>
          <w:b/>
          <w:sz w:val="20"/>
        </w:rPr>
        <w:t>Kanton:</w:t>
      </w:r>
      <w:r>
        <w:rPr>
          <w:sz w:val="20"/>
        </w:rPr>
        <w:t xml:space="preserve"> </w:t>
      </w:r>
      <w:r w:rsidR="00D679A3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D679A3">
        <w:rPr>
          <w:sz w:val="20"/>
          <w:u w:val="single"/>
        </w:rPr>
        <w:instrText xml:space="preserve"> FORMTEXT </w:instrText>
      </w:r>
      <w:r w:rsidR="00184756" w:rsidRPr="00D679A3">
        <w:rPr>
          <w:sz w:val="20"/>
          <w:u w:val="single"/>
        </w:rPr>
      </w:r>
      <w:r w:rsidR="00D679A3"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D679A3">
        <w:rPr>
          <w:sz w:val="20"/>
          <w:u w:val="single"/>
        </w:rPr>
        <w:fldChar w:fldCharType="end"/>
      </w:r>
      <w:bookmarkEnd w:id="1"/>
      <w:r w:rsidR="00D679A3" w:rsidRPr="00D679A3">
        <w:rPr>
          <w:sz w:val="20"/>
          <w:u w:val="single"/>
        </w:rPr>
        <w:tab/>
      </w:r>
    </w:p>
    <w:p w:rsidR="00D940CA" w:rsidRPr="004B4793" w:rsidRDefault="00D940CA" w:rsidP="00D679A3">
      <w:pPr>
        <w:rPr>
          <w:b/>
          <w:bCs/>
          <w:i/>
          <w:iCs/>
          <w:spacing w:val="1"/>
          <w:szCs w:val="22"/>
          <w:lang w:val="de-DE"/>
        </w:rPr>
      </w:pPr>
      <w:r w:rsidRPr="00974BC7">
        <w:rPr>
          <w:bCs/>
          <w:i/>
          <w:iCs/>
          <w:spacing w:val="1"/>
          <w:szCs w:val="22"/>
          <w:lang w:val="de-DE"/>
        </w:rPr>
        <w:t xml:space="preserve">Für </w:t>
      </w:r>
      <w:r w:rsidR="004B4793">
        <w:rPr>
          <w:bCs/>
          <w:i/>
          <w:iCs/>
          <w:spacing w:val="1"/>
          <w:szCs w:val="22"/>
          <w:lang w:val="de-DE"/>
        </w:rPr>
        <w:t xml:space="preserve">den Beruf 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 xml:space="preserve">Geflügelfachmann/frau </w:t>
      </w:r>
      <w:r w:rsidR="00C91C17">
        <w:rPr>
          <w:b/>
          <w:bCs/>
          <w:i/>
          <w:iCs/>
          <w:spacing w:val="1"/>
          <w:szCs w:val="22"/>
          <w:lang w:val="de-DE"/>
        </w:rPr>
        <w:t xml:space="preserve">EFZ 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>(inkl. Schwerpunkt Biolandbau)</w:t>
      </w:r>
    </w:p>
    <w:p w:rsidR="00D940CA" w:rsidRDefault="00D940CA">
      <w:pPr>
        <w:tabs>
          <w:tab w:val="left" w:pos="4828"/>
          <w:tab w:val="right" w:pos="9514"/>
        </w:tabs>
        <w:spacing w:before="240" w:after="120"/>
        <w:rPr>
          <w:sz w:val="20"/>
          <w:u w:val="single"/>
        </w:rPr>
      </w:pPr>
      <w:r>
        <w:rPr>
          <w:b/>
          <w:sz w:val="20"/>
        </w:rPr>
        <w:t>1. Vertragsparteien gemäss Lehrvertrag</w:t>
      </w:r>
      <w:r>
        <w:rPr>
          <w:b/>
          <w:sz w:val="20"/>
        </w:rPr>
        <w:tab/>
      </w:r>
      <w:r>
        <w:rPr>
          <w:sz w:val="20"/>
        </w:rPr>
        <w:t>Datum der Ve</w:t>
      </w:r>
      <w:r>
        <w:rPr>
          <w:sz w:val="20"/>
        </w:rPr>
        <w:t>r</w:t>
      </w:r>
      <w:r>
        <w:rPr>
          <w:sz w:val="20"/>
        </w:rPr>
        <w:t>tragsunterzeichnung:</w:t>
      </w:r>
      <w:r>
        <w:rPr>
          <w:b/>
          <w:sz w:val="20"/>
        </w:rPr>
        <w:t xml:space="preserve"> </w:t>
      </w:r>
      <w:r w:rsidR="00D679A3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679A3">
        <w:rPr>
          <w:sz w:val="20"/>
          <w:u w:val="single"/>
        </w:rPr>
        <w:instrText xml:space="preserve"> FORMTEXT </w:instrText>
      </w:r>
      <w:r w:rsidR="00D679A3" w:rsidRPr="00D679A3">
        <w:rPr>
          <w:sz w:val="20"/>
          <w:u w:val="single"/>
        </w:rPr>
      </w:r>
      <w:r w:rsidR="00D679A3">
        <w:rPr>
          <w:sz w:val="20"/>
          <w:u w:val="single"/>
        </w:rPr>
        <w:fldChar w:fldCharType="separate"/>
      </w:r>
      <w:r w:rsidR="00AD0AAD">
        <w:rPr>
          <w:sz w:val="20"/>
          <w:u w:val="single"/>
        </w:rPr>
        <w:t> </w:t>
      </w:r>
      <w:r w:rsidR="00AD0AAD">
        <w:rPr>
          <w:sz w:val="20"/>
          <w:u w:val="single"/>
        </w:rPr>
        <w:t> </w:t>
      </w:r>
      <w:r w:rsidR="00AD0AAD">
        <w:rPr>
          <w:sz w:val="20"/>
          <w:u w:val="single"/>
        </w:rPr>
        <w:t> </w:t>
      </w:r>
      <w:r w:rsidR="00AD0AAD">
        <w:rPr>
          <w:sz w:val="20"/>
          <w:u w:val="single"/>
        </w:rPr>
        <w:t> </w:t>
      </w:r>
      <w:r w:rsidR="00AD0AAD">
        <w:rPr>
          <w:sz w:val="20"/>
          <w:u w:val="single"/>
        </w:rPr>
        <w:t> </w:t>
      </w:r>
      <w:r w:rsidR="00D679A3">
        <w:rPr>
          <w:sz w:val="20"/>
          <w:u w:val="single"/>
        </w:rPr>
        <w:fldChar w:fldCharType="end"/>
      </w:r>
      <w:r w:rsidR="00D679A3" w:rsidRPr="00D679A3">
        <w:rPr>
          <w:sz w:val="20"/>
          <w:u w:val="single"/>
        </w:rPr>
        <w:tab/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7"/>
        <w:gridCol w:w="4733"/>
      </w:tblGrid>
      <w:tr w:rsidR="00D940CA">
        <w:tc>
          <w:tcPr>
            <w:tcW w:w="4767" w:type="dxa"/>
          </w:tcPr>
          <w:p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Lehrbetrieb</w:t>
            </w:r>
          </w:p>
        </w:tc>
        <w:tc>
          <w:tcPr>
            <w:tcW w:w="4733" w:type="dxa"/>
          </w:tcPr>
          <w:p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Name de</w:t>
            </w:r>
            <w:r w:rsidR="00BE1B5C">
              <w:rPr>
                <w:sz w:val="20"/>
              </w:rPr>
              <w:t>r/des Lernenden</w:t>
            </w:r>
          </w:p>
        </w:tc>
      </w:tr>
      <w:tr w:rsidR="00D940CA">
        <w:trPr>
          <w:trHeight w:val="727"/>
        </w:trPr>
        <w:tc>
          <w:tcPr>
            <w:tcW w:w="4767" w:type="dxa"/>
          </w:tcPr>
          <w:p w:rsidR="00D940CA" w:rsidRDefault="00D940CA">
            <w:pPr>
              <w:spacing w:before="0" w:after="120"/>
              <w:rPr>
                <w:sz w:val="20"/>
              </w:rPr>
            </w:pPr>
          </w:p>
          <w:p w:rsidR="00D940CA" w:rsidRDefault="00D679A3" w:rsidP="00AD0AAD">
            <w:pPr>
              <w:tabs>
                <w:tab w:val="left" w:pos="4551"/>
              </w:tabs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 w:rsidRPr="00D679A3"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 w:rsidR="00AD0AAD">
              <w:rPr>
                <w:sz w:val="20"/>
                <w:u w:val="single"/>
              </w:rPr>
              <w:t> </w:t>
            </w:r>
            <w:r w:rsidR="00AD0AAD">
              <w:rPr>
                <w:sz w:val="20"/>
                <w:u w:val="single"/>
              </w:rPr>
              <w:t> </w:t>
            </w:r>
            <w:r w:rsidR="00AD0AAD">
              <w:rPr>
                <w:sz w:val="20"/>
                <w:u w:val="single"/>
              </w:rPr>
              <w:t> </w:t>
            </w:r>
            <w:r w:rsidR="00AD0AAD">
              <w:rPr>
                <w:sz w:val="20"/>
                <w:u w:val="single"/>
              </w:rPr>
              <w:t> </w:t>
            </w:r>
            <w:r w:rsidR="00AD0AAD"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D679A3">
              <w:rPr>
                <w:sz w:val="20"/>
                <w:u w:val="single"/>
              </w:rPr>
              <w:tab/>
            </w:r>
          </w:p>
        </w:tc>
        <w:tc>
          <w:tcPr>
            <w:tcW w:w="4733" w:type="dxa"/>
          </w:tcPr>
          <w:p w:rsidR="00D940CA" w:rsidRDefault="00D940CA">
            <w:pPr>
              <w:spacing w:before="0" w:after="120"/>
              <w:rPr>
                <w:sz w:val="20"/>
              </w:rPr>
            </w:pPr>
          </w:p>
          <w:p w:rsidR="00D940CA" w:rsidRDefault="00D679A3" w:rsidP="00D679A3">
            <w:pPr>
              <w:tabs>
                <w:tab w:val="left" w:pos="4483"/>
              </w:tabs>
              <w:spacing w:before="0"/>
              <w:rPr>
                <w:sz w:val="20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 w:rsidRPr="00D679A3"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D679A3">
              <w:rPr>
                <w:sz w:val="20"/>
                <w:u w:val="single"/>
              </w:rPr>
              <w:tab/>
            </w:r>
          </w:p>
        </w:tc>
      </w:tr>
    </w:tbl>
    <w:p w:rsidR="00D940CA" w:rsidRDefault="00D940CA" w:rsidP="00A71D65">
      <w:pPr>
        <w:spacing w:after="120"/>
        <w:rPr>
          <w:b/>
          <w:sz w:val="20"/>
        </w:rPr>
      </w:pPr>
      <w:r>
        <w:rPr>
          <w:b/>
          <w:sz w:val="20"/>
        </w:rPr>
        <w:t>2. Allgemeines</w:t>
      </w:r>
    </w:p>
    <w:p w:rsidR="00D940CA" w:rsidRDefault="00D940CA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Die Be</w:t>
      </w:r>
      <w:r w:rsidR="00883E15">
        <w:rPr>
          <w:iCs/>
          <w:spacing w:val="1"/>
          <w:sz w:val="20"/>
          <w:lang w:val="de-DE"/>
        </w:rPr>
        <w:t xml:space="preserve">stimmungen, welche speziell für dieses </w:t>
      </w:r>
      <w:r>
        <w:rPr>
          <w:iCs/>
          <w:spacing w:val="1"/>
          <w:sz w:val="20"/>
          <w:lang w:val="de-DE"/>
        </w:rPr>
        <w:t>Lehrverhältnis Gültigkeit haben, sind auf der Rückseite di</w:t>
      </w:r>
      <w:r>
        <w:rPr>
          <w:iCs/>
          <w:spacing w:val="1"/>
          <w:sz w:val="20"/>
          <w:lang w:val="de-DE"/>
        </w:rPr>
        <w:t>e</w:t>
      </w:r>
      <w:r>
        <w:rPr>
          <w:iCs/>
          <w:spacing w:val="1"/>
          <w:sz w:val="20"/>
          <w:lang w:val="de-DE"/>
        </w:rPr>
        <w:t>ses Be</w:t>
      </w:r>
      <w:r>
        <w:rPr>
          <w:iCs/>
          <w:spacing w:val="1"/>
          <w:sz w:val="20"/>
          <w:lang w:val="de-DE"/>
        </w:rPr>
        <w:t>i</w:t>
      </w:r>
      <w:r>
        <w:rPr>
          <w:iCs/>
          <w:spacing w:val="1"/>
          <w:sz w:val="20"/>
          <w:lang w:val="de-DE"/>
        </w:rPr>
        <w:t xml:space="preserve">blatts </w:t>
      </w:r>
      <w:r w:rsidR="00883E15">
        <w:rPr>
          <w:iCs/>
          <w:spacing w:val="1"/>
          <w:sz w:val="20"/>
          <w:lang w:val="de-DE"/>
        </w:rPr>
        <w:t xml:space="preserve">und </w:t>
      </w:r>
      <w:r w:rsidR="00114EF1">
        <w:rPr>
          <w:iCs/>
          <w:spacing w:val="1"/>
          <w:sz w:val="20"/>
          <w:lang w:val="de-DE"/>
        </w:rPr>
        <w:t xml:space="preserve">ggf. in einem kantonalen </w:t>
      </w:r>
      <w:r w:rsidR="00883E15">
        <w:rPr>
          <w:iCs/>
          <w:spacing w:val="1"/>
          <w:sz w:val="20"/>
          <w:lang w:val="de-DE"/>
        </w:rPr>
        <w:t xml:space="preserve">Merkblatt </w:t>
      </w:r>
      <w:r>
        <w:rPr>
          <w:iCs/>
          <w:spacing w:val="1"/>
          <w:sz w:val="20"/>
          <w:lang w:val="de-DE"/>
        </w:rPr>
        <w:t>aufgeführt.</w:t>
      </w:r>
      <w:r w:rsidR="00883E15">
        <w:rPr>
          <w:iCs/>
          <w:spacing w:val="1"/>
          <w:sz w:val="20"/>
          <w:lang w:val="de-DE"/>
        </w:rPr>
        <w:t xml:space="preserve"> </w:t>
      </w:r>
    </w:p>
    <w:p w:rsidR="00D940CA" w:rsidRPr="003C60F2" w:rsidRDefault="00D940CA" w:rsidP="003C60F2">
      <w:pPr>
        <w:spacing w:before="240" w:after="120"/>
        <w:rPr>
          <w:rFonts w:cs="Arial"/>
          <w:b/>
          <w:sz w:val="20"/>
        </w:rPr>
      </w:pPr>
      <w:r w:rsidRPr="003C60F2">
        <w:rPr>
          <w:rFonts w:cs="Arial"/>
          <w:b/>
          <w:sz w:val="20"/>
        </w:rPr>
        <w:t>3. Entschädigung (Ergänzung zum Pt. 7 des Lehrvertrages)</w:t>
      </w:r>
    </w:p>
    <w:p w:rsidR="00C23DE3" w:rsidRDefault="00D940CA" w:rsidP="00BC1BCB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Lernende erhalten den im Lehrvertrag festgehaltenen Bruttolohn. Sofern sie vom Lehrbetrieb Naturalleistu</w:t>
      </w:r>
      <w:r>
        <w:rPr>
          <w:iCs/>
          <w:spacing w:val="1"/>
          <w:sz w:val="20"/>
          <w:lang w:val="de-DE"/>
        </w:rPr>
        <w:t>n</w:t>
      </w:r>
      <w:r>
        <w:rPr>
          <w:iCs/>
          <w:spacing w:val="1"/>
          <w:sz w:val="20"/>
          <w:lang w:val="de-DE"/>
        </w:rPr>
        <w:t>gen beziehen, werden diese vom Bruttolohn in Abzug gebracht. Für die Entschädigung der Naturallei</w:t>
      </w:r>
      <w:r>
        <w:rPr>
          <w:iCs/>
          <w:spacing w:val="1"/>
          <w:sz w:val="20"/>
          <w:lang w:val="de-DE"/>
        </w:rPr>
        <w:t>s</w:t>
      </w:r>
      <w:r>
        <w:rPr>
          <w:iCs/>
          <w:spacing w:val="1"/>
          <w:sz w:val="20"/>
          <w:lang w:val="de-DE"/>
        </w:rPr>
        <w:t>tungen gelten die AHV-Ansätze. Nur hier aufgeführte Naturalleistungen dürfen mit dem Lohn verrechnet werden:</w:t>
      </w:r>
    </w:p>
    <w:p w:rsidR="00C23DE3" w:rsidRPr="00C23DE3" w:rsidRDefault="00C23DE3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:rsidR="00D940CA" w:rsidRDefault="00D679A3" w:rsidP="00C23DE3">
      <w:pPr>
        <w:tabs>
          <w:tab w:val="left" w:pos="2272"/>
          <w:tab w:val="left" w:pos="4544"/>
          <w:tab w:val="left" w:pos="6816"/>
        </w:tabs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>
        <w:rPr>
          <w:iCs/>
          <w:spacing w:val="1"/>
          <w:sz w:val="20"/>
          <w:lang w:val="de-DE"/>
        </w:rPr>
        <w:instrText xml:space="preserve"> FORMCHECKBOX </w:instrText>
      </w:r>
      <w:r w:rsidR="00C422A7" w:rsidRPr="00C422A7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2"/>
      <w:r w:rsidR="00D940CA">
        <w:rPr>
          <w:iCs/>
          <w:spacing w:val="1"/>
          <w:sz w:val="20"/>
          <w:lang w:val="de-DE"/>
        </w:rPr>
        <w:t xml:space="preserve"> Unterkunft</w:t>
      </w:r>
      <w:r w:rsidR="00D940CA">
        <w:rPr>
          <w:iCs/>
          <w:spacing w:val="1"/>
          <w:sz w:val="20"/>
          <w:vertAlign w:val="superscript"/>
          <w:lang w:val="de-DE"/>
        </w:rPr>
        <w:t>1</w:t>
      </w:r>
      <w:r w:rsidR="00D940CA">
        <w:rPr>
          <w:iCs/>
          <w:spacing w:val="1"/>
          <w:sz w:val="20"/>
          <w:vertAlign w:val="superscript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ontrollkästchen2"/>
      <w:r>
        <w:rPr>
          <w:iCs/>
          <w:spacing w:val="1"/>
          <w:sz w:val="20"/>
          <w:lang w:val="de-DE"/>
        </w:rPr>
        <w:instrText xml:space="preserve"> FORMCHECKBOX </w:instrText>
      </w:r>
      <w:r w:rsidR="00AD0AAD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3"/>
      <w:r w:rsidR="00D940CA">
        <w:rPr>
          <w:iCs/>
          <w:spacing w:val="1"/>
          <w:sz w:val="20"/>
          <w:lang w:val="de-DE"/>
        </w:rPr>
        <w:t xml:space="preserve"> Morgenessen</w:t>
      </w:r>
      <w:r w:rsidR="00D940CA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>
        <w:rPr>
          <w:iCs/>
          <w:spacing w:val="1"/>
          <w:sz w:val="20"/>
          <w:lang w:val="de-DE"/>
        </w:rPr>
        <w:instrText xml:space="preserve"> FORMCHECKBOX </w:instrText>
      </w:r>
      <w:r w:rsidR="00C422A7" w:rsidRPr="00C422A7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4"/>
      <w:r w:rsidR="00D940CA">
        <w:rPr>
          <w:iCs/>
          <w:spacing w:val="1"/>
          <w:sz w:val="20"/>
          <w:lang w:val="de-DE"/>
        </w:rPr>
        <w:t xml:space="preserve"> Mittagessen</w:t>
      </w:r>
      <w:r w:rsidR="00D940CA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iCs/>
          <w:spacing w:val="1"/>
          <w:sz w:val="20"/>
          <w:lang w:val="de-DE"/>
        </w:rPr>
        <w:instrText xml:space="preserve"> FORMCHECKBOX </w:instrText>
      </w:r>
      <w:r w:rsidR="00C422A7" w:rsidRPr="00C422A7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5"/>
      <w:r w:rsidR="00D940CA">
        <w:rPr>
          <w:iCs/>
          <w:spacing w:val="1"/>
          <w:sz w:val="20"/>
          <w:lang w:val="de-DE"/>
        </w:rPr>
        <w:t xml:space="preserve"> Aben</w:t>
      </w:r>
      <w:r w:rsidR="00D940CA">
        <w:rPr>
          <w:iCs/>
          <w:spacing w:val="1"/>
          <w:sz w:val="20"/>
          <w:lang w:val="de-DE"/>
        </w:rPr>
        <w:t>d</w:t>
      </w:r>
      <w:r w:rsidR="00C23DE3">
        <w:rPr>
          <w:iCs/>
          <w:spacing w:val="1"/>
          <w:sz w:val="20"/>
          <w:lang w:val="de-DE"/>
        </w:rPr>
        <w:t>essen</w:t>
      </w:r>
    </w:p>
    <w:p w:rsidR="00C23DE3" w:rsidRPr="00C23DE3" w:rsidRDefault="00C23DE3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:rsidR="00D940CA" w:rsidRPr="00CD16B2" w:rsidRDefault="00CD16B2" w:rsidP="00C23DE3">
      <w:pPr>
        <w:tabs>
          <w:tab w:val="left" w:pos="6237"/>
        </w:tabs>
        <w:spacing w:before="0"/>
        <w:ind w:left="126" w:hanging="125"/>
        <w:rPr>
          <w:iCs/>
          <w:spacing w:val="1"/>
          <w:sz w:val="16"/>
          <w:szCs w:val="16"/>
          <w:lang w:val="de-DE"/>
        </w:rPr>
      </w:pPr>
      <w:r>
        <w:rPr>
          <w:iCs/>
          <w:spacing w:val="1"/>
          <w:sz w:val="16"/>
          <w:szCs w:val="16"/>
          <w:vertAlign w:val="superscript"/>
          <w:lang w:val="de-DE"/>
        </w:rPr>
        <w:t>1</w:t>
      </w:r>
      <w:r>
        <w:rPr>
          <w:iCs/>
          <w:spacing w:val="1"/>
          <w:sz w:val="16"/>
          <w:szCs w:val="16"/>
          <w:vertAlign w:val="superscript"/>
          <w:lang w:val="de-DE"/>
        </w:rPr>
        <w:tab/>
      </w:r>
      <w:r w:rsidR="00D940CA" w:rsidRPr="00CD16B2">
        <w:rPr>
          <w:iCs/>
          <w:spacing w:val="1"/>
          <w:sz w:val="16"/>
          <w:szCs w:val="16"/>
          <w:lang w:val="de-DE"/>
        </w:rPr>
        <w:t xml:space="preserve">Die Naturallohnleistungen für die Unterkunft werden dem Lernenden auch belastet, wenn er die Unterkunft nicht nutzt </w:t>
      </w:r>
      <w:r w:rsidR="00184756">
        <w:rPr>
          <w:iCs/>
          <w:spacing w:val="1"/>
          <w:sz w:val="16"/>
          <w:szCs w:val="16"/>
          <w:lang w:val="de-DE"/>
        </w:rPr>
        <w:br/>
      </w:r>
      <w:r w:rsidR="00D940CA" w:rsidRPr="00CD16B2">
        <w:rPr>
          <w:iCs/>
          <w:spacing w:val="1"/>
          <w:sz w:val="16"/>
          <w:szCs w:val="16"/>
          <w:lang w:val="de-DE"/>
        </w:rPr>
        <w:t>(</w:t>
      </w:r>
      <w:r w:rsidR="00190DD0" w:rsidRPr="00CD16B2">
        <w:rPr>
          <w:iCs/>
          <w:spacing w:val="1"/>
          <w:sz w:val="16"/>
          <w:szCs w:val="16"/>
          <w:lang w:val="de-DE"/>
        </w:rPr>
        <w:t xml:space="preserve">z.B. </w:t>
      </w:r>
      <w:r w:rsidR="00D940CA" w:rsidRPr="00CD16B2">
        <w:rPr>
          <w:iCs/>
          <w:spacing w:val="1"/>
          <w:sz w:val="16"/>
          <w:szCs w:val="16"/>
          <w:lang w:val="de-DE"/>
        </w:rPr>
        <w:t>Ferien, arbeitsfreies W</w:t>
      </w:r>
      <w:r w:rsidR="00D940CA" w:rsidRPr="00CD16B2">
        <w:rPr>
          <w:iCs/>
          <w:spacing w:val="1"/>
          <w:sz w:val="16"/>
          <w:szCs w:val="16"/>
          <w:lang w:val="de-DE"/>
        </w:rPr>
        <w:t>o</w:t>
      </w:r>
      <w:r w:rsidR="00D940CA" w:rsidRPr="00CD16B2">
        <w:rPr>
          <w:iCs/>
          <w:spacing w:val="1"/>
          <w:sz w:val="16"/>
          <w:szCs w:val="16"/>
          <w:lang w:val="de-DE"/>
        </w:rPr>
        <w:t>chenende</w:t>
      </w:r>
      <w:r w:rsidR="00883E15" w:rsidRPr="00CD16B2">
        <w:rPr>
          <w:iCs/>
          <w:spacing w:val="1"/>
          <w:sz w:val="16"/>
          <w:szCs w:val="16"/>
          <w:lang w:val="de-DE"/>
        </w:rPr>
        <w:t xml:space="preserve">, </w:t>
      </w:r>
      <w:r w:rsidR="00190DD0" w:rsidRPr="00CD16B2">
        <w:rPr>
          <w:iCs/>
          <w:spacing w:val="1"/>
          <w:sz w:val="16"/>
          <w:szCs w:val="16"/>
          <w:lang w:val="de-DE"/>
        </w:rPr>
        <w:t>Schule</w:t>
      </w:r>
      <w:r w:rsidR="00D940CA" w:rsidRPr="00CD16B2">
        <w:rPr>
          <w:iCs/>
          <w:spacing w:val="1"/>
          <w:sz w:val="16"/>
          <w:szCs w:val="16"/>
          <w:lang w:val="de-DE"/>
        </w:rPr>
        <w:t>)</w:t>
      </w:r>
    </w:p>
    <w:p w:rsidR="00D940CA" w:rsidRPr="000C3D59" w:rsidRDefault="00D940CA">
      <w:pPr>
        <w:spacing w:before="240" w:after="120"/>
        <w:rPr>
          <w:rFonts w:cs="Arial"/>
          <w:b/>
          <w:sz w:val="20"/>
        </w:rPr>
      </w:pPr>
      <w:r w:rsidRPr="000C3D59">
        <w:rPr>
          <w:rFonts w:cs="Arial"/>
          <w:b/>
          <w:sz w:val="20"/>
        </w:rPr>
        <w:t>4</w:t>
      </w:r>
      <w:r w:rsidR="004C7F22">
        <w:rPr>
          <w:rFonts w:cs="Arial"/>
          <w:b/>
          <w:sz w:val="20"/>
        </w:rPr>
        <w:t>. Betriebliche Bildung</w:t>
      </w:r>
      <w:r w:rsidR="00A809FF" w:rsidRPr="000C3D59">
        <w:rPr>
          <w:rFonts w:cs="Arial"/>
          <w:b/>
          <w:sz w:val="20"/>
        </w:rPr>
        <w:t xml:space="preserve"> / Lerndokumentation </w:t>
      </w:r>
      <w:r w:rsidR="00974BC7" w:rsidRPr="00BE1B5C">
        <w:rPr>
          <w:sz w:val="16"/>
          <w:szCs w:val="16"/>
        </w:rPr>
        <w:t>(</w:t>
      </w:r>
      <w:r w:rsidR="00974BC7">
        <w:rPr>
          <w:sz w:val="16"/>
          <w:szCs w:val="16"/>
        </w:rPr>
        <w:t>D</w:t>
      </w:r>
      <w:r w:rsidR="00974BC7" w:rsidRPr="00BE1B5C">
        <w:rPr>
          <w:sz w:val="16"/>
          <w:szCs w:val="16"/>
        </w:rPr>
        <w:t>ie Tabelle dient als Pla</w:t>
      </w:r>
      <w:r w:rsidR="008D37FF">
        <w:rPr>
          <w:sz w:val="16"/>
          <w:szCs w:val="16"/>
        </w:rPr>
        <w:t>nungshilfe)</w:t>
      </w:r>
    </w:p>
    <w:p w:rsidR="004B4793" w:rsidRPr="004B4793" w:rsidRDefault="007A79AB" w:rsidP="00A809FF">
      <w:pPr>
        <w:spacing w:after="60"/>
        <w:rPr>
          <w:sz w:val="20"/>
        </w:rPr>
      </w:pPr>
      <w:r>
        <w:rPr>
          <w:sz w:val="20"/>
        </w:rPr>
        <w:t>Über die gesamte Lehrzeit werden m</w:t>
      </w:r>
      <w:r w:rsidR="00A809FF" w:rsidRPr="000C3D59">
        <w:rPr>
          <w:sz w:val="20"/>
        </w:rPr>
        <w:t>indestens 3 Kulturen Pflanzenbau und 3 Produktionsbereiche Tierha</w:t>
      </w:r>
      <w:r w:rsidR="00A809FF" w:rsidRPr="000C3D59">
        <w:rPr>
          <w:sz w:val="20"/>
        </w:rPr>
        <w:t>l</w:t>
      </w:r>
      <w:r w:rsidR="00A809FF" w:rsidRPr="000C3D59">
        <w:rPr>
          <w:sz w:val="20"/>
        </w:rPr>
        <w:t>tung</w:t>
      </w:r>
      <w:r w:rsidR="00974BC7">
        <w:rPr>
          <w:sz w:val="20"/>
        </w:rPr>
        <w:t>, total 6 Berei</w:t>
      </w:r>
      <w:r>
        <w:rPr>
          <w:sz w:val="20"/>
        </w:rPr>
        <w:t>che, verlangt. Als Alternative sind 2 Kulturen Pflanzenbau und 4 Produktionsbereiche Tie</w:t>
      </w:r>
      <w:r>
        <w:rPr>
          <w:sz w:val="20"/>
        </w:rPr>
        <w:t>r</w:t>
      </w:r>
      <w:r>
        <w:rPr>
          <w:sz w:val="20"/>
        </w:rPr>
        <w:t>haltung möglich.</w:t>
      </w:r>
    </w:p>
    <w:tbl>
      <w:tblPr>
        <w:tblW w:w="9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834"/>
        <w:gridCol w:w="4402"/>
        <w:gridCol w:w="994"/>
        <w:gridCol w:w="994"/>
        <w:gridCol w:w="1151"/>
        <w:gridCol w:w="835"/>
      </w:tblGrid>
      <w:tr w:rsidR="003E3897" w:rsidRPr="00C45A28" w:rsidTr="00C45A28">
        <w:tc>
          <w:tcPr>
            <w:tcW w:w="728" w:type="dxa"/>
            <w:vMerge w:val="restart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Lehr-</w:t>
            </w:r>
          </w:p>
          <w:p w:rsidR="003E3897" w:rsidRPr="00C45A28" w:rsidRDefault="00917646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j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ahr</w:t>
            </w:r>
          </w:p>
        </w:tc>
        <w:tc>
          <w:tcPr>
            <w:tcW w:w="834" w:type="dxa"/>
            <w:vMerge w:val="restart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Schul-</w:t>
            </w:r>
          </w:p>
          <w:p w:rsidR="003E3897" w:rsidRPr="00C45A28" w:rsidRDefault="00917646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j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ahr</w:t>
            </w:r>
          </w:p>
          <w:p w:rsidR="003E3897" w:rsidRPr="00C45A28" w:rsidRDefault="008D37FF" w:rsidP="00C45A28">
            <w:pPr>
              <w:spacing w:before="0"/>
              <w:rPr>
                <w:rFonts w:cs="Arial"/>
                <w:sz w:val="16"/>
                <w:szCs w:val="16"/>
              </w:rPr>
            </w:pPr>
            <w:r w:rsidRPr="00C45A28">
              <w:rPr>
                <w:rFonts w:cs="Arial"/>
                <w:sz w:val="16"/>
                <w:szCs w:val="16"/>
              </w:rPr>
              <w:t>(z.B.</w:t>
            </w:r>
            <w:r w:rsidRPr="00C45A28">
              <w:rPr>
                <w:rFonts w:cs="Arial"/>
                <w:sz w:val="16"/>
                <w:szCs w:val="16"/>
              </w:rPr>
              <w:br/>
            </w:r>
            <w:r w:rsidR="003E3897" w:rsidRPr="00C45A28">
              <w:rPr>
                <w:rFonts w:cs="Arial"/>
                <w:sz w:val="16"/>
                <w:szCs w:val="16"/>
              </w:rPr>
              <w:t>10/11)</w:t>
            </w:r>
          </w:p>
        </w:tc>
        <w:tc>
          <w:tcPr>
            <w:tcW w:w="4402" w:type="dxa"/>
            <w:vMerge w:val="restart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Lehrbetrieb(e)</w:t>
            </w:r>
          </w:p>
        </w:tc>
        <w:tc>
          <w:tcPr>
            <w:tcW w:w="3139" w:type="dxa"/>
            <w:gridSpan w:val="3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 xml:space="preserve">auf dem Lehrbetrieb 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>kann in folge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>n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 xml:space="preserve">den </w:t>
            </w:r>
            <w:r w:rsidR="009F3FF7" w:rsidRPr="00C45A28">
              <w:rPr>
                <w:rFonts w:cs="Arial"/>
                <w:b/>
                <w:sz w:val="16"/>
                <w:szCs w:val="16"/>
              </w:rPr>
              <w:t xml:space="preserve">bedeutenden 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>Bereichen ausg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>e</w:t>
            </w:r>
            <w:r w:rsidR="00B41D95" w:rsidRPr="00C45A28">
              <w:rPr>
                <w:rFonts w:cs="Arial"/>
                <w:b/>
                <w:sz w:val="16"/>
                <w:szCs w:val="16"/>
              </w:rPr>
              <w:t xml:space="preserve">bildet werden </w:t>
            </w:r>
            <w:r w:rsidRPr="00C45A28">
              <w:rPr>
                <w:rFonts w:cs="Arial"/>
                <w:b/>
                <w:sz w:val="16"/>
                <w:szCs w:val="16"/>
              </w:rPr>
              <w:t xml:space="preserve"> </w:t>
            </w:r>
            <w:r w:rsidRPr="00C45A28">
              <w:rPr>
                <w:rFonts w:cs="Arial"/>
                <w:sz w:val="16"/>
                <w:szCs w:val="16"/>
              </w:rPr>
              <w:t>(</w:t>
            </w:r>
            <w:r w:rsidR="0012432E" w:rsidRPr="00C45A28">
              <w:rPr>
                <w:rFonts w:cs="Arial"/>
                <w:sz w:val="16"/>
                <w:szCs w:val="16"/>
              </w:rPr>
              <w:t>Abkürzungen eintr</w:t>
            </w:r>
            <w:r w:rsidR="0012432E" w:rsidRPr="00C45A28">
              <w:rPr>
                <w:rFonts w:cs="Arial"/>
                <w:sz w:val="16"/>
                <w:szCs w:val="16"/>
              </w:rPr>
              <w:t>a</w:t>
            </w:r>
            <w:r w:rsidR="0012432E" w:rsidRPr="00C45A28">
              <w:rPr>
                <w:rFonts w:cs="Arial"/>
                <w:sz w:val="16"/>
                <w:szCs w:val="16"/>
              </w:rPr>
              <w:t>gen</w:t>
            </w:r>
            <w:r w:rsidRPr="00C45A28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835" w:type="dxa"/>
            <w:vMerge w:val="restart"/>
            <w:shd w:val="clear" w:color="auto" w:fill="auto"/>
          </w:tcPr>
          <w:p w:rsidR="003E3897" w:rsidRPr="00C45A28" w:rsidRDefault="003E3897" w:rsidP="00C45A28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Vertrag gene</w:t>
            </w:r>
            <w:r w:rsidRPr="00C45A28">
              <w:rPr>
                <w:rFonts w:cs="Arial"/>
                <w:b/>
                <w:sz w:val="16"/>
                <w:szCs w:val="16"/>
              </w:rPr>
              <w:t>h</w:t>
            </w:r>
            <w:r w:rsidRPr="00C45A28">
              <w:rPr>
                <w:rFonts w:cs="Arial"/>
                <w:b/>
                <w:sz w:val="16"/>
                <w:szCs w:val="16"/>
              </w:rPr>
              <w:t>migt:</w:t>
            </w:r>
          </w:p>
          <w:p w:rsidR="003E3897" w:rsidRPr="00C45A28" w:rsidRDefault="003E3897" w:rsidP="00C45A28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ja/nein</w:t>
            </w:r>
          </w:p>
        </w:tc>
      </w:tr>
      <w:tr w:rsidR="003E3897" w:rsidRPr="00C45A28" w:rsidTr="00C45A28">
        <w:tc>
          <w:tcPr>
            <w:tcW w:w="728" w:type="dxa"/>
            <w:vMerge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34" w:type="dxa"/>
            <w:vMerge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402" w:type="dxa"/>
            <w:vMerge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Pfla</w:t>
            </w:r>
            <w:r w:rsidRPr="00C45A28">
              <w:rPr>
                <w:rFonts w:cs="Arial"/>
                <w:b/>
                <w:sz w:val="16"/>
                <w:szCs w:val="16"/>
              </w:rPr>
              <w:t>n</w:t>
            </w:r>
            <w:r w:rsidRPr="00C45A28">
              <w:rPr>
                <w:rFonts w:cs="Arial"/>
                <w:b/>
                <w:sz w:val="16"/>
                <w:szCs w:val="16"/>
              </w:rPr>
              <w:t>zen-</w:t>
            </w:r>
          </w:p>
          <w:p w:rsidR="003E3897" w:rsidRPr="00C45A28" w:rsidRDefault="00917646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b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au *</w:t>
            </w:r>
          </w:p>
        </w:tc>
        <w:tc>
          <w:tcPr>
            <w:tcW w:w="994" w:type="dxa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Tier-</w:t>
            </w:r>
          </w:p>
          <w:p w:rsidR="003E3897" w:rsidRPr="00C45A28" w:rsidRDefault="00917646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h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a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l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tung **</w:t>
            </w:r>
          </w:p>
        </w:tc>
        <w:tc>
          <w:tcPr>
            <w:tcW w:w="1151" w:type="dxa"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Bio-</w:t>
            </w:r>
          </w:p>
          <w:p w:rsidR="003E3897" w:rsidRPr="00C45A28" w:rsidRDefault="00917646" w:rsidP="00C45A28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C45A28">
              <w:rPr>
                <w:rFonts w:cs="Arial"/>
                <w:b/>
                <w:sz w:val="16"/>
                <w:szCs w:val="16"/>
              </w:rPr>
              <w:t>l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an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d</w:t>
            </w:r>
            <w:r w:rsidR="003E3897" w:rsidRPr="00C45A28">
              <w:rPr>
                <w:rFonts w:cs="Arial"/>
                <w:b/>
                <w:sz w:val="16"/>
                <w:szCs w:val="16"/>
              </w:rPr>
              <w:t>bau ***</w:t>
            </w:r>
          </w:p>
        </w:tc>
        <w:tc>
          <w:tcPr>
            <w:tcW w:w="835" w:type="dxa"/>
            <w:vMerge/>
            <w:shd w:val="clear" w:color="auto" w:fill="auto"/>
          </w:tcPr>
          <w:p w:rsidR="003E3897" w:rsidRPr="00C45A28" w:rsidRDefault="003E3897" w:rsidP="00C45A28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</w:tr>
      <w:tr w:rsidR="003E3897" w:rsidRPr="00C45A28" w:rsidTr="00C45A28">
        <w:trPr>
          <w:trHeight w:val="438"/>
        </w:trPr>
        <w:tc>
          <w:tcPr>
            <w:tcW w:w="728" w:type="dxa"/>
            <w:shd w:val="clear" w:color="auto" w:fill="auto"/>
            <w:vAlign w:val="center"/>
          </w:tcPr>
          <w:p w:rsidR="003C60F2" w:rsidRPr="00C45A28" w:rsidRDefault="003143C1" w:rsidP="00C45A28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C45A2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 w:rsidRPr="00C45A28">
              <w:rPr>
                <w:rFonts w:cs="Arial"/>
                <w:sz w:val="20"/>
              </w:rPr>
              <w:instrText xml:space="preserve"> FORMTEXT </w:instrText>
            </w:r>
            <w:r w:rsidR="00184756"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  <w:bookmarkEnd w:id="6"/>
          </w:p>
        </w:tc>
        <w:tc>
          <w:tcPr>
            <w:tcW w:w="4402" w:type="dxa"/>
            <w:shd w:val="clear" w:color="auto" w:fill="auto"/>
            <w:vAlign w:val="center"/>
          </w:tcPr>
          <w:p w:rsidR="005A2788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</w:tr>
      <w:tr w:rsidR="003E3897" w:rsidRPr="00C45A28" w:rsidTr="00C45A28">
        <w:trPr>
          <w:trHeight w:val="416"/>
        </w:trPr>
        <w:tc>
          <w:tcPr>
            <w:tcW w:w="728" w:type="dxa"/>
            <w:shd w:val="clear" w:color="auto" w:fill="auto"/>
            <w:vAlign w:val="center"/>
          </w:tcPr>
          <w:p w:rsidR="003C60F2" w:rsidRPr="00C45A28" w:rsidRDefault="003143C1" w:rsidP="00C45A28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C45A2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5A2788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</w:tr>
      <w:tr w:rsidR="003E3897" w:rsidRPr="00C45A28" w:rsidTr="00C45A28">
        <w:trPr>
          <w:trHeight w:val="463"/>
        </w:trPr>
        <w:tc>
          <w:tcPr>
            <w:tcW w:w="728" w:type="dxa"/>
            <w:shd w:val="clear" w:color="auto" w:fill="auto"/>
            <w:vAlign w:val="center"/>
          </w:tcPr>
          <w:p w:rsidR="005A2788" w:rsidRPr="00C45A28" w:rsidRDefault="003143C1" w:rsidP="00C45A28">
            <w:pPr>
              <w:spacing w:before="0"/>
              <w:jc w:val="center"/>
              <w:rPr>
                <w:rFonts w:cs="Arial"/>
                <w:sz w:val="18"/>
                <w:szCs w:val="18"/>
              </w:rPr>
            </w:pPr>
            <w:r w:rsidRPr="00C45A2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402" w:type="dxa"/>
            <w:shd w:val="clear" w:color="auto" w:fill="auto"/>
            <w:vAlign w:val="center"/>
          </w:tcPr>
          <w:p w:rsidR="005A2788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3143C1" w:rsidRPr="00C45A28" w:rsidRDefault="00CD16B2" w:rsidP="00C45A28">
            <w:pPr>
              <w:spacing w:before="0"/>
              <w:rPr>
                <w:rFonts w:cs="Arial"/>
                <w:sz w:val="20"/>
              </w:rPr>
            </w:pPr>
            <w:r w:rsidRPr="00C45A28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45A28">
              <w:rPr>
                <w:rFonts w:cs="Arial"/>
                <w:sz w:val="20"/>
              </w:rPr>
              <w:instrText xml:space="preserve"> FORMTEXT </w:instrText>
            </w:r>
            <w:r w:rsidRPr="00C45A28">
              <w:rPr>
                <w:rFonts w:cs="Arial"/>
                <w:sz w:val="20"/>
              </w:rPr>
            </w:r>
            <w:r w:rsidRPr="00C45A28">
              <w:rPr>
                <w:rFonts w:cs="Arial"/>
                <w:sz w:val="20"/>
              </w:rPr>
              <w:fldChar w:fldCharType="separate"/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="00C422A7" w:rsidRPr="00C45A28">
              <w:rPr>
                <w:rFonts w:cs="Arial"/>
                <w:noProof/>
                <w:sz w:val="20"/>
              </w:rPr>
              <w:t> </w:t>
            </w:r>
            <w:r w:rsidRPr="00C45A28">
              <w:rPr>
                <w:rFonts w:cs="Arial"/>
                <w:sz w:val="20"/>
              </w:rPr>
              <w:fldChar w:fldCharType="end"/>
            </w:r>
          </w:p>
        </w:tc>
      </w:tr>
    </w:tbl>
    <w:p w:rsidR="004408A9" w:rsidRPr="000C3D59" w:rsidRDefault="004408A9" w:rsidP="004408A9">
      <w:pPr>
        <w:tabs>
          <w:tab w:val="left" w:pos="7100"/>
        </w:tabs>
        <w:spacing w:before="0"/>
        <w:rPr>
          <w:rFonts w:cs="Arial"/>
          <w:sz w:val="14"/>
          <w:szCs w:val="14"/>
        </w:rPr>
      </w:pPr>
      <w:r w:rsidRPr="000C3D59">
        <w:rPr>
          <w:rFonts w:cs="Arial"/>
          <w:sz w:val="14"/>
          <w:szCs w:val="14"/>
        </w:rPr>
        <w:t>* G: Getreide;</w:t>
      </w:r>
      <w:r>
        <w:rPr>
          <w:rFonts w:cs="Arial"/>
          <w:sz w:val="14"/>
          <w:szCs w:val="14"/>
        </w:rPr>
        <w:t xml:space="preserve"> HF: Hackfrüchte (z.B.Mais); KW: Kunstwiese</w:t>
      </w:r>
      <w:r w:rsidRPr="000C3D59">
        <w:rPr>
          <w:rFonts w:cs="Arial"/>
          <w:sz w:val="14"/>
          <w:szCs w:val="14"/>
        </w:rPr>
        <w:t>; NW: Naturwiese; W: Weide</w:t>
      </w:r>
      <w:r>
        <w:rPr>
          <w:rFonts w:cs="Arial"/>
          <w:sz w:val="14"/>
          <w:szCs w:val="14"/>
        </w:rPr>
        <w:t xml:space="preserve"> (Auslaufmanagement)  </w:t>
      </w:r>
      <w:r>
        <w:rPr>
          <w:rFonts w:cs="Arial"/>
          <w:sz w:val="14"/>
          <w:szCs w:val="14"/>
        </w:rPr>
        <w:tab/>
      </w:r>
      <w:r w:rsidRPr="000C3D59">
        <w:rPr>
          <w:rFonts w:cs="Arial"/>
          <w:sz w:val="14"/>
          <w:szCs w:val="14"/>
        </w:rPr>
        <w:t>*** Bio, Bedingung: anerkannter B</w:t>
      </w:r>
      <w:r w:rsidRPr="000C3D59">
        <w:rPr>
          <w:rFonts w:cs="Arial"/>
          <w:sz w:val="14"/>
          <w:szCs w:val="14"/>
        </w:rPr>
        <w:t>i</w:t>
      </w:r>
      <w:r w:rsidRPr="000C3D59">
        <w:rPr>
          <w:rFonts w:cs="Arial"/>
          <w:sz w:val="14"/>
          <w:szCs w:val="14"/>
        </w:rPr>
        <w:t>obetrieb</w:t>
      </w:r>
      <w:r w:rsidRPr="000C3D59">
        <w:rPr>
          <w:rFonts w:cs="Arial"/>
          <w:sz w:val="14"/>
          <w:szCs w:val="14"/>
        </w:rPr>
        <w:br/>
        <w:t xml:space="preserve">** </w:t>
      </w:r>
      <w:r>
        <w:rPr>
          <w:rFonts w:cs="Arial"/>
          <w:sz w:val="14"/>
          <w:szCs w:val="14"/>
        </w:rPr>
        <w:t>LH: Legehennen; JH: Junghennen; ET: Elterntiere; BT: Brüterei; PM: Pouletsmast; TR: Trutenmast; WA: Wachteln; ST: Strausse; EV: Eierverarbeitung.</w:t>
      </w:r>
    </w:p>
    <w:p w:rsidR="004B4793" w:rsidRDefault="004B4793" w:rsidP="008E2FE9">
      <w:pPr>
        <w:rPr>
          <w:sz w:val="20"/>
        </w:rPr>
      </w:pPr>
    </w:p>
    <w:p w:rsidR="008E2FE9" w:rsidRDefault="00B41D95" w:rsidP="008E2FE9">
      <w:pPr>
        <w:rPr>
          <w:sz w:val="20"/>
        </w:rPr>
      </w:pPr>
      <w:r>
        <w:rPr>
          <w:sz w:val="20"/>
        </w:rPr>
        <w:t xml:space="preserve">Bei </w:t>
      </w:r>
      <w:r w:rsidRPr="00B41D95">
        <w:rPr>
          <w:b/>
          <w:sz w:val="20"/>
        </w:rPr>
        <w:t>Zweitausbildung</w:t>
      </w:r>
      <w:r w:rsidR="008E2FE9" w:rsidRPr="000C3D59">
        <w:rPr>
          <w:sz w:val="20"/>
        </w:rPr>
        <w:t>: Die Erstausbildung EFZ wurde erfolgreich abgeschlossen als (Berufsbezeic</w:t>
      </w:r>
      <w:r w:rsidR="008E2FE9" w:rsidRPr="000C3D59">
        <w:rPr>
          <w:sz w:val="20"/>
        </w:rPr>
        <w:t>h</w:t>
      </w:r>
      <w:r w:rsidR="008E2FE9" w:rsidRPr="000C3D59">
        <w:rPr>
          <w:sz w:val="20"/>
        </w:rPr>
        <w:t>nung):</w:t>
      </w:r>
      <w:r w:rsidR="008E2FE9">
        <w:rPr>
          <w:sz w:val="20"/>
        </w:rPr>
        <w:t xml:space="preserve"> </w:t>
      </w:r>
    </w:p>
    <w:p w:rsidR="008E2FE9" w:rsidRDefault="00D679A3" w:rsidP="008E2FE9">
      <w:pPr>
        <w:tabs>
          <w:tab w:val="right" w:pos="9514"/>
        </w:tabs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u w:val="single"/>
        </w:rPr>
        <w:instrText xml:space="preserve"> FORMTEXT </w:instrText>
      </w:r>
      <w:r w:rsidRPr="00D679A3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r w:rsidRPr="00D679A3">
        <w:rPr>
          <w:sz w:val="20"/>
          <w:u w:val="single"/>
        </w:rPr>
        <w:tab/>
      </w:r>
    </w:p>
    <w:p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5. Kantonsspezifische Angaben </w:t>
      </w:r>
      <w:r>
        <w:rPr>
          <w:sz w:val="20"/>
        </w:rPr>
        <w:t xml:space="preserve">(z.B. Bestimmungen </w:t>
      </w:r>
      <w:r w:rsidR="00A43D8E">
        <w:rPr>
          <w:sz w:val="20"/>
        </w:rPr>
        <w:t>eines kantonalen</w:t>
      </w:r>
      <w:r w:rsidR="006A19DC">
        <w:rPr>
          <w:sz w:val="20"/>
        </w:rPr>
        <w:t xml:space="preserve"> </w:t>
      </w:r>
      <w:r>
        <w:rPr>
          <w:sz w:val="20"/>
        </w:rPr>
        <w:t>Merkblatt</w:t>
      </w:r>
      <w:r w:rsidR="006A19DC">
        <w:rPr>
          <w:sz w:val="20"/>
        </w:rPr>
        <w:t>s</w:t>
      </w:r>
      <w:r>
        <w:rPr>
          <w:sz w:val="20"/>
        </w:rPr>
        <w:t>)</w:t>
      </w:r>
    </w:p>
    <w:p w:rsidR="00D940CA" w:rsidRPr="00F52E2D" w:rsidRDefault="00D940CA" w:rsidP="003C60F2">
      <w:pPr>
        <w:tabs>
          <w:tab w:val="right" w:pos="9514"/>
        </w:tabs>
        <w:rPr>
          <w:sz w:val="18"/>
          <w:szCs w:val="18"/>
        </w:rPr>
      </w:pPr>
      <w:r>
        <w:rPr>
          <w:sz w:val="20"/>
        </w:rPr>
        <w:t>Soweit im Lehrvertrag und diesem Beiblatt nicht bereits geregelt, gelten die ergänzenden Bestimmungen des kantonalen landwirtschaftlichen Normalarbeitsvertrags</w:t>
      </w:r>
      <w:r w:rsidR="00F52E2D">
        <w:rPr>
          <w:sz w:val="20"/>
        </w:rPr>
        <w:t>*</w:t>
      </w:r>
      <w:r>
        <w:rPr>
          <w:sz w:val="20"/>
        </w:rPr>
        <w:t xml:space="preserve"> (NAV</w:t>
      </w:r>
      <w:r w:rsidR="006A19DC">
        <w:rPr>
          <w:sz w:val="20"/>
        </w:rPr>
        <w:t>)</w:t>
      </w:r>
      <w:r w:rsidR="00F52E2D">
        <w:rPr>
          <w:sz w:val="20"/>
        </w:rPr>
        <w:t xml:space="preserve"> und des OR.</w:t>
      </w:r>
      <w:r w:rsidR="00CD16B2">
        <w:rPr>
          <w:sz w:val="20"/>
        </w:rPr>
        <w:tab/>
      </w:r>
      <w:r w:rsidR="00F52E2D" w:rsidRPr="00F52E2D">
        <w:rPr>
          <w:sz w:val="18"/>
          <w:szCs w:val="18"/>
        </w:rPr>
        <w:t xml:space="preserve"> im Kanton VS gilt der GAV</w:t>
      </w:r>
    </w:p>
    <w:p w:rsidR="00D940CA" w:rsidRDefault="00D679A3">
      <w:pPr>
        <w:tabs>
          <w:tab w:val="right" w:pos="9514"/>
        </w:tabs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u w:val="single"/>
        </w:rPr>
        <w:instrText xml:space="preserve"> FORMTEXT </w:instrText>
      </w:r>
      <w:r w:rsidRPr="00D679A3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r w:rsidRPr="00D679A3">
        <w:rPr>
          <w:sz w:val="20"/>
          <w:u w:val="single"/>
        </w:rPr>
        <w:tab/>
      </w:r>
    </w:p>
    <w:p w:rsidR="00D940CA" w:rsidRDefault="00D679A3">
      <w:pPr>
        <w:tabs>
          <w:tab w:val="right" w:pos="9514"/>
        </w:tabs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u w:val="single"/>
        </w:rPr>
        <w:instrText xml:space="preserve"> FORMTEXT </w:instrText>
      </w:r>
      <w:r w:rsidRPr="00D679A3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r w:rsidRPr="00D679A3">
        <w:rPr>
          <w:sz w:val="20"/>
          <w:u w:val="single"/>
        </w:rPr>
        <w:tab/>
      </w:r>
    </w:p>
    <w:p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6. </w:t>
      </w:r>
      <w:r w:rsidR="003C60F2">
        <w:rPr>
          <w:b/>
          <w:sz w:val="20"/>
        </w:rPr>
        <w:t>Verp</w:t>
      </w:r>
      <w:r w:rsidR="0030100D">
        <w:rPr>
          <w:b/>
          <w:sz w:val="20"/>
        </w:rPr>
        <w:t>flichtungen für die / den L</w:t>
      </w:r>
      <w:r w:rsidR="003C60F2">
        <w:rPr>
          <w:b/>
          <w:sz w:val="20"/>
        </w:rPr>
        <w:t xml:space="preserve">ernende(n) </w:t>
      </w:r>
    </w:p>
    <w:p w:rsidR="00D940CA" w:rsidRDefault="00D940CA">
      <w:pPr>
        <w:tabs>
          <w:tab w:val="right" w:pos="9514"/>
        </w:tabs>
        <w:rPr>
          <w:i/>
          <w:sz w:val="18"/>
          <w:szCs w:val="18"/>
        </w:rPr>
      </w:pPr>
      <w:r>
        <w:rPr>
          <w:sz w:val="20"/>
        </w:rPr>
        <w:t>Die/der Lernende verpflichtet sich</w:t>
      </w:r>
      <w:r w:rsidR="00D87305">
        <w:rPr>
          <w:sz w:val="20"/>
        </w:rPr>
        <w:t>,</w:t>
      </w:r>
      <w:r>
        <w:rPr>
          <w:sz w:val="20"/>
        </w:rPr>
        <w:t xml:space="preserve"> vor Lehrbeginn den Führerausweis für landw. Motorfahrzeuge </w:t>
      </w:r>
      <w:r w:rsidR="0097304F" w:rsidRPr="00B4713C">
        <w:rPr>
          <w:sz w:val="20"/>
        </w:rPr>
        <w:t xml:space="preserve">(G40 </w:t>
      </w:r>
      <w:r w:rsidRPr="00B4713C">
        <w:rPr>
          <w:sz w:val="20"/>
        </w:rPr>
        <w:t>oder F) zu erwerben.</w:t>
      </w:r>
      <w:r w:rsidR="0097304F" w:rsidRPr="00B4713C">
        <w:rPr>
          <w:sz w:val="20"/>
        </w:rPr>
        <w:t xml:space="preserve"> </w:t>
      </w:r>
      <w:r w:rsidR="0097304F" w:rsidRPr="00B4713C">
        <w:rPr>
          <w:i/>
          <w:sz w:val="20"/>
        </w:rPr>
        <w:t>(</w:t>
      </w:r>
      <w:r w:rsidR="00D87305" w:rsidRPr="00B4713C">
        <w:rPr>
          <w:i/>
          <w:sz w:val="18"/>
          <w:szCs w:val="18"/>
        </w:rPr>
        <w:t>Hinweis: zum Lenken von l</w:t>
      </w:r>
      <w:r w:rsidR="0097304F" w:rsidRPr="00B4713C">
        <w:rPr>
          <w:i/>
          <w:sz w:val="18"/>
          <w:szCs w:val="18"/>
        </w:rPr>
        <w:t xml:space="preserve">andw. Motorfahrzeugen mit über 30 Km/h bedarf es mind. </w:t>
      </w:r>
      <w:r w:rsidR="005241B7" w:rsidRPr="00B4713C">
        <w:rPr>
          <w:i/>
          <w:sz w:val="18"/>
          <w:szCs w:val="18"/>
        </w:rPr>
        <w:t>d</w:t>
      </w:r>
      <w:r w:rsidR="00D87305" w:rsidRPr="00B4713C">
        <w:rPr>
          <w:i/>
          <w:sz w:val="18"/>
          <w:szCs w:val="18"/>
        </w:rPr>
        <w:t xml:space="preserve">en </w:t>
      </w:r>
      <w:r w:rsidR="0097304F" w:rsidRPr="00B4713C">
        <w:rPr>
          <w:i/>
          <w:sz w:val="18"/>
          <w:szCs w:val="18"/>
        </w:rPr>
        <w:t>Au</w:t>
      </w:r>
      <w:r w:rsidR="0097304F" w:rsidRPr="00B4713C">
        <w:rPr>
          <w:i/>
          <w:sz w:val="18"/>
          <w:szCs w:val="18"/>
        </w:rPr>
        <w:t>s</w:t>
      </w:r>
      <w:r w:rsidR="0097304F" w:rsidRPr="00B4713C">
        <w:rPr>
          <w:i/>
          <w:sz w:val="18"/>
          <w:szCs w:val="18"/>
        </w:rPr>
        <w:t>weis Kat. G40)</w:t>
      </w:r>
    </w:p>
    <w:p w:rsidR="00D940CA" w:rsidRDefault="00D679A3">
      <w:pPr>
        <w:tabs>
          <w:tab w:val="right" w:pos="9514"/>
        </w:tabs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u w:val="single"/>
        </w:rPr>
        <w:instrText xml:space="preserve"> FORMTEXT </w:instrText>
      </w:r>
      <w:r w:rsidRPr="00D679A3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r w:rsidRPr="00D679A3">
        <w:rPr>
          <w:sz w:val="20"/>
          <w:u w:val="single"/>
        </w:rPr>
        <w:tab/>
      </w:r>
    </w:p>
    <w:p w:rsidR="00847E29" w:rsidRDefault="00D940CA">
      <w:pPr>
        <w:spacing w:before="240" w:after="120"/>
        <w:rPr>
          <w:sz w:val="20"/>
        </w:rPr>
        <w:sectPr w:rsidR="00847E29" w:rsidSect="00847E29">
          <w:footerReference w:type="default" r:id="rId8"/>
          <w:headerReference w:type="first" r:id="rId9"/>
          <w:type w:val="continuous"/>
          <w:pgSz w:w="11907" w:h="16840" w:code="9"/>
          <w:pgMar w:top="567" w:right="692" w:bottom="567" w:left="1418" w:header="709" w:footer="261" w:gutter="0"/>
          <w:cols w:space="708"/>
          <w:titlePg/>
          <w:docGrid w:linePitch="360"/>
        </w:sectPr>
      </w:pPr>
      <w:r>
        <w:rPr>
          <w:b/>
          <w:sz w:val="20"/>
        </w:rPr>
        <w:t xml:space="preserve">7. Lehrbetriebsspezifische Angaben </w:t>
      </w:r>
      <w:r>
        <w:rPr>
          <w:sz w:val="20"/>
        </w:rPr>
        <w:t>(z.B. Hinweis auf Hausordnung)</w:t>
      </w:r>
    </w:p>
    <w:p w:rsidR="00D940CA" w:rsidRPr="00AC4ABA" w:rsidRDefault="00D679A3" w:rsidP="00AC4ABA">
      <w:pPr>
        <w:tabs>
          <w:tab w:val="right" w:pos="9514"/>
        </w:tabs>
        <w:rPr>
          <w:sz w:val="20"/>
          <w:u w:val="single"/>
        </w:rPr>
      </w:pPr>
      <w:r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0"/>
          <w:u w:val="single"/>
        </w:rPr>
        <w:instrText xml:space="preserve"> FORMTEXT </w:instrText>
      </w:r>
      <w:r w:rsidRPr="00D679A3">
        <w:rPr>
          <w:sz w:val="20"/>
          <w:u w:val="single"/>
        </w:rPr>
      </w:r>
      <w:r>
        <w:rPr>
          <w:sz w:val="20"/>
          <w:u w:val="single"/>
        </w:rPr>
        <w:fldChar w:fldCharType="separate"/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 w:rsidR="00C422A7">
        <w:rPr>
          <w:noProof/>
          <w:sz w:val="20"/>
          <w:u w:val="single"/>
        </w:rPr>
        <w:t> </w:t>
      </w:r>
      <w:r>
        <w:rPr>
          <w:sz w:val="20"/>
          <w:u w:val="single"/>
        </w:rPr>
        <w:fldChar w:fldCharType="end"/>
      </w:r>
      <w:r w:rsidRPr="00D679A3">
        <w:rPr>
          <w:sz w:val="20"/>
          <w:u w:val="single"/>
        </w:rPr>
        <w:tab/>
      </w:r>
    </w:p>
    <w:p w:rsidR="000C3D59" w:rsidRDefault="000C3D59" w:rsidP="00ED5B3A">
      <w:pPr>
        <w:shd w:val="clear" w:color="auto" w:fill="FFFFFF"/>
        <w:spacing w:before="0" w:line="240" w:lineRule="atLeast"/>
        <w:rPr>
          <w:bCs/>
          <w:i/>
          <w:iCs/>
          <w:spacing w:val="1"/>
          <w:sz w:val="18"/>
          <w:szCs w:val="18"/>
          <w:lang w:val="de-DE"/>
        </w:rPr>
      </w:pPr>
      <w:r>
        <w:rPr>
          <w:b/>
          <w:bCs/>
          <w:spacing w:val="1"/>
          <w:lang w:val="de-DE"/>
        </w:rPr>
        <w:br w:type="page"/>
      </w:r>
      <w:r w:rsidR="00ED5B3A">
        <w:rPr>
          <w:b/>
          <w:bCs/>
          <w:spacing w:val="1"/>
          <w:lang w:val="de-DE"/>
        </w:rPr>
        <w:lastRenderedPageBreak/>
        <w:t xml:space="preserve">Rechtliche Bestimmungen </w:t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i/>
          <w:iCs/>
          <w:spacing w:val="1"/>
          <w:lang w:val="de-DE"/>
        </w:rPr>
        <w:t xml:space="preserve"> </w:t>
      </w:r>
      <w:r w:rsidR="00ED5B3A">
        <w:rPr>
          <w:bCs/>
          <w:i/>
          <w:iCs/>
          <w:spacing w:val="1"/>
          <w:sz w:val="18"/>
          <w:szCs w:val="18"/>
          <w:lang w:val="de-DE"/>
        </w:rPr>
        <w:t xml:space="preserve">(Rückseite des Beiblatts der </w:t>
      </w:r>
      <w:r w:rsidR="00360CCB">
        <w:rPr>
          <w:bCs/>
          <w:i/>
          <w:iCs/>
          <w:spacing w:val="1"/>
          <w:sz w:val="18"/>
          <w:szCs w:val="18"/>
          <w:lang w:val="de-DE"/>
        </w:rPr>
        <w:t xml:space="preserve">OdA </w:t>
      </w:r>
      <w:r w:rsidR="00ED5B3A">
        <w:rPr>
          <w:bCs/>
          <w:i/>
          <w:iCs/>
          <w:spacing w:val="1"/>
          <w:sz w:val="18"/>
          <w:szCs w:val="18"/>
          <w:lang w:val="de-DE"/>
        </w:rPr>
        <w:t>AgriAliForm zum Lehrve</w:t>
      </w:r>
      <w:r w:rsidR="00ED5B3A">
        <w:rPr>
          <w:bCs/>
          <w:i/>
          <w:iCs/>
          <w:spacing w:val="1"/>
          <w:sz w:val="18"/>
          <w:szCs w:val="18"/>
          <w:lang w:val="de-DE"/>
        </w:rPr>
        <w:t>r</w:t>
      </w:r>
      <w:r w:rsidR="00ED5B3A">
        <w:rPr>
          <w:bCs/>
          <w:i/>
          <w:iCs/>
          <w:spacing w:val="1"/>
          <w:sz w:val="18"/>
          <w:szCs w:val="18"/>
          <w:lang w:val="de-DE"/>
        </w:rPr>
        <w:t>trag)</w:t>
      </w:r>
    </w:p>
    <w:p w:rsidR="00ED5B3A" w:rsidRDefault="00ED5B3A" w:rsidP="00ED5B3A">
      <w:pPr>
        <w:shd w:val="clear" w:color="auto" w:fill="FFFFFF"/>
        <w:spacing w:before="0" w:line="240" w:lineRule="atLeast"/>
        <w:rPr>
          <w:b/>
          <w:bCs/>
          <w:i/>
          <w:iCs/>
          <w:spacing w:val="1"/>
          <w:lang w:val="de-DE"/>
        </w:rPr>
        <w:sectPr w:rsidR="00ED5B3A" w:rsidSect="00184756">
          <w:type w:val="continuous"/>
          <w:pgSz w:w="11907" w:h="16840" w:code="9"/>
          <w:pgMar w:top="567" w:right="692" w:bottom="567" w:left="1418" w:header="709" w:footer="100" w:gutter="0"/>
          <w:cols w:space="708"/>
          <w:titlePg/>
          <w:docGrid w:linePitch="360"/>
        </w:sectPr>
      </w:pPr>
      <w:r>
        <w:rPr>
          <w:bCs/>
          <w:i/>
          <w:iCs/>
          <w:spacing w:val="1"/>
          <w:lang w:val="de-DE"/>
        </w:rPr>
        <w:br/>
      </w:r>
    </w:p>
    <w:p w:rsidR="00ED5B3A" w:rsidRDefault="00ED5B3A" w:rsidP="00ED5B3A">
      <w:pPr>
        <w:shd w:val="clear" w:color="auto" w:fill="FFFFFF"/>
        <w:spacing w:before="60" w:line="180" w:lineRule="exact"/>
      </w:pPr>
      <w:r>
        <w:rPr>
          <w:b/>
          <w:bCs/>
          <w:spacing w:val="-2"/>
          <w:sz w:val="16"/>
          <w:szCs w:val="16"/>
          <w:lang w:val="de-DE"/>
        </w:rPr>
        <w:t>Probezeit:</w:t>
      </w:r>
    </w:p>
    <w:p w:rsidR="00ED5B3A" w:rsidRPr="00907EB9" w:rsidRDefault="00ED5B3A" w:rsidP="00ED5B3A">
      <w:pPr>
        <w:shd w:val="clear" w:color="auto" w:fill="FFFFFF"/>
        <w:spacing w:before="0" w:line="180" w:lineRule="exact"/>
        <w:rPr>
          <w:spacing w:val="-1"/>
          <w:sz w:val="16"/>
          <w:szCs w:val="16"/>
        </w:rPr>
      </w:pPr>
      <w:r w:rsidRPr="00907EB9">
        <w:rPr>
          <w:spacing w:val="1"/>
          <w:sz w:val="16"/>
          <w:szCs w:val="16"/>
        </w:rPr>
        <w:t xml:space="preserve">Die Probezeit dauert 1 Monat. Sie kann auf maximal 3 Monate verlängert werden. Die Kündigungsfrist während der Probezeit beträgt 7 Tage. Besteht ein wichtiger Grund gemäss OR Art. 337, kann eine </w:t>
      </w:r>
      <w:r w:rsidRPr="00907EB9">
        <w:rPr>
          <w:sz w:val="16"/>
          <w:szCs w:val="16"/>
        </w:rPr>
        <w:t xml:space="preserve">Kündigung mit sofortiger Wirkung erfolgen. Ausnahmsweise kann die zuständige kantonale Behörde die </w:t>
      </w:r>
      <w:r w:rsidRPr="00907EB9">
        <w:rPr>
          <w:spacing w:val="1"/>
          <w:sz w:val="16"/>
          <w:szCs w:val="16"/>
        </w:rPr>
        <w:t>Probezeit vor ihrem Ablauf auf schriftliches Gesuch auf höch</w:t>
      </w:r>
      <w:r w:rsidRPr="00907EB9">
        <w:rPr>
          <w:spacing w:val="1"/>
          <w:sz w:val="16"/>
          <w:szCs w:val="16"/>
        </w:rPr>
        <w:t>s</w:t>
      </w:r>
      <w:r w:rsidRPr="00907EB9">
        <w:rPr>
          <w:spacing w:val="1"/>
          <w:sz w:val="16"/>
          <w:szCs w:val="16"/>
        </w:rPr>
        <w:t>tens 6 Monate verlängern</w:t>
      </w:r>
      <w:r w:rsidRPr="00907EB9">
        <w:rPr>
          <w:spacing w:val="-1"/>
          <w:sz w:val="16"/>
          <w:szCs w:val="16"/>
        </w:rPr>
        <w:t>.</w:t>
      </w:r>
    </w:p>
    <w:p w:rsidR="00ED5B3A" w:rsidRPr="00907EB9" w:rsidRDefault="00ED5B3A" w:rsidP="00ED5B3A">
      <w:pPr>
        <w:shd w:val="clear" w:color="auto" w:fill="FFFFFF"/>
        <w:spacing w:before="0" w:line="0" w:lineRule="atLeast"/>
        <w:ind w:left="425"/>
        <w:rPr>
          <w:i/>
          <w:spacing w:val="-1"/>
          <w:sz w:val="10"/>
          <w:szCs w:val="10"/>
        </w:rPr>
      </w:pPr>
    </w:p>
    <w:p w:rsidR="00ED5B3A" w:rsidRPr="00907EB9" w:rsidRDefault="00ED5B3A" w:rsidP="00ED5B3A">
      <w:pPr>
        <w:shd w:val="clear" w:color="auto" w:fill="FFFFFF"/>
        <w:spacing w:before="7" w:line="0" w:lineRule="atLeast"/>
        <w:rPr>
          <w:i/>
          <w:spacing w:val="-1"/>
          <w:sz w:val="16"/>
          <w:szCs w:val="16"/>
        </w:rPr>
        <w:sectPr w:rsidR="00ED5B3A" w:rsidRPr="00907EB9" w:rsidSect="00184756">
          <w:type w:val="continuous"/>
          <w:pgSz w:w="11907" w:h="16840" w:code="9"/>
          <w:pgMar w:top="567" w:right="689" w:bottom="284" w:left="1420" w:header="709" w:footer="100" w:gutter="0"/>
          <w:cols w:space="708"/>
          <w:docGrid w:linePitch="360"/>
        </w:sectPr>
      </w:pPr>
    </w:p>
    <w:p w:rsidR="00ED5B3A" w:rsidRPr="00907EB9" w:rsidRDefault="00ED5B3A" w:rsidP="00C45A28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907EB9">
        <w:rPr>
          <w:b/>
          <w:bCs/>
          <w:sz w:val="16"/>
        </w:rPr>
        <w:t>Pflichten der Beruf</w:t>
      </w:r>
      <w:r w:rsidRPr="00907EB9">
        <w:rPr>
          <w:b/>
          <w:bCs/>
          <w:sz w:val="16"/>
        </w:rPr>
        <w:t>s</w:t>
      </w:r>
      <w:r w:rsidRPr="00907EB9">
        <w:rPr>
          <w:b/>
          <w:bCs/>
          <w:sz w:val="16"/>
        </w:rPr>
        <w:t>bildnerin/des Berufsbildners</w:t>
      </w:r>
    </w:p>
    <w:p w:rsidR="00ED5B3A" w:rsidRDefault="00ED5B3A" w:rsidP="00C45A28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-15"/>
          <w:sz w:val="16"/>
          <w:szCs w:val="16"/>
        </w:rPr>
      </w:pPr>
      <w:r w:rsidRPr="00907EB9">
        <w:rPr>
          <w:spacing w:val="1"/>
          <w:sz w:val="16"/>
          <w:szCs w:val="16"/>
        </w:rPr>
        <w:t>Der Berufsbildner verpflichtet sich auf das körperliche, sittl</w:t>
      </w:r>
      <w:r w:rsidRPr="00907EB9">
        <w:rPr>
          <w:spacing w:val="1"/>
          <w:sz w:val="16"/>
          <w:szCs w:val="16"/>
        </w:rPr>
        <w:t>i</w:t>
      </w:r>
      <w:r w:rsidRPr="00907EB9">
        <w:rPr>
          <w:spacing w:val="1"/>
          <w:sz w:val="16"/>
          <w:szCs w:val="16"/>
        </w:rPr>
        <w:t xml:space="preserve">che und geistige Wohl der/des Lernenden zu achten und sie/ihn gemäss dem </w:t>
      </w:r>
      <w:r w:rsidRPr="00907EB9">
        <w:rPr>
          <w:sz w:val="16"/>
          <w:szCs w:val="16"/>
        </w:rPr>
        <w:t>Bildungsplan gewissenhaft und ve</w:t>
      </w:r>
      <w:r w:rsidRPr="00907EB9">
        <w:rPr>
          <w:sz w:val="16"/>
          <w:szCs w:val="16"/>
        </w:rPr>
        <w:t>r</w:t>
      </w:r>
      <w:r w:rsidRPr="00907EB9">
        <w:rPr>
          <w:sz w:val="16"/>
          <w:szCs w:val="16"/>
        </w:rPr>
        <w:t>ständnisvoll auszubilden</w:t>
      </w:r>
      <w:r>
        <w:rPr>
          <w:sz w:val="16"/>
          <w:szCs w:val="16"/>
        </w:rPr>
        <w:t>. Die übri</w:t>
      </w:r>
      <w:r>
        <w:rPr>
          <w:spacing w:val="1"/>
          <w:sz w:val="16"/>
          <w:szCs w:val="16"/>
        </w:rPr>
        <w:t>gen Pflichten der Beruf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bildnerin / des Berufsbildners sind in der Bildungsve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ordnung aufgeführt.</w:t>
      </w:r>
    </w:p>
    <w:p w:rsidR="00ED5B3A" w:rsidRDefault="00ED5B3A" w:rsidP="00C45A28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Falls entsprechend vereinbart, </w:t>
      </w:r>
    </w:p>
    <w:p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sorgt die Berufsbildnerin/ der Berufsbildner für gute und gesunde Verpfl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gung</w:t>
      </w:r>
    </w:p>
    <w:p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oder/und für Unterkunft (wenn möglich Einzelzimmer)</w:t>
      </w:r>
    </w:p>
    <w:p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Berufsbildner,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entsprechend in ihren/seinen Familienkreis aufz</w:t>
      </w:r>
      <w:r>
        <w:rPr>
          <w:spacing w:val="1"/>
          <w:sz w:val="16"/>
          <w:szCs w:val="16"/>
        </w:rPr>
        <w:t>u</w:t>
      </w:r>
      <w:r>
        <w:rPr>
          <w:spacing w:val="1"/>
          <w:sz w:val="16"/>
          <w:szCs w:val="16"/>
        </w:rPr>
        <w:t xml:space="preserve">nehmen </w:t>
      </w:r>
    </w:p>
    <w:p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 die Berufswäsche o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ne Entgelt zu besorgen.</w:t>
      </w:r>
    </w:p>
    <w:p w:rsidR="00ED5B3A" w:rsidRDefault="00ED5B3A" w:rsidP="00C45A28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Pflichten des/der Le</w:t>
      </w:r>
      <w:r>
        <w:rPr>
          <w:b/>
          <w:bCs/>
          <w:sz w:val="16"/>
        </w:rPr>
        <w:t>r</w:t>
      </w:r>
      <w:r>
        <w:rPr>
          <w:b/>
          <w:bCs/>
          <w:sz w:val="16"/>
        </w:rPr>
        <w:t>nenden</w:t>
      </w:r>
    </w:p>
    <w:p w:rsidR="00ED5B3A" w:rsidRDefault="00ED5B3A" w:rsidP="00C45A28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verpflichtet sich, den Anordnungen der Berufsbildnerin/ des Berufsbildners oder ihrer/seines Stel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vertreters nach bestem Wissen und Können nachzukommen, alle Arbeiten gewissenhaft auszuführen und das ihm/ihr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gegengebrachte 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trauen zu rechtfertigen.</w:t>
      </w:r>
    </w:p>
    <w:p w:rsidR="00ED5B3A" w:rsidRDefault="00ED5B3A" w:rsidP="00C45A28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verpflichtet, die ihm/ihr zur Erlernung des Berufes anvertrauten Pflanzen, Tiere und Lebensmi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tel, Maschinen und Anlagen sorgfältig zu behandeln.</w:t>
      </w:r>
    </w:p>
    <w:p w:rsidR="00ED5B3A" w:rsidRDefault="00ED5B3A" w:rsidP="00C45A28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hat sich an die Hausordnung des Lehrb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triebes zu ha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ten.</w:t>
      </w:r>
    </w:p>
    <w:p w:rsidR="00ED5B3A" w:rsidRDefault="00ED5B3A" w:rsidP="00C45A28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zur Verschwiegenheit verpflichtet, soweit es zur Wahrung der berechtigten Interessen des 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rufsbildners und se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ner Familie erforderlich ist.</w:t>
      </w:r>
    </w:p>
    <w:p w:rsidR="00ED5B3A" w:rsidRDefault="00ED5B3A" w:rsidP="00C45A28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 gesetzliche Vertreter des/der Lernenden unterstützt die Berufsbildnerin / den Berufsbildner in seiner Aufgabe und fördert das gute Einvernehmen zwischen Berufsbildner und des/der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den.</w:t>
      </w:r>
    </w:p>
    <w:p w:rsidR="00ED5B3A" w:rsidRDefault="00ED5B3A" w:rsidP="00C45A28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Arbeitszeit, Freitage, Ferien, Kostgeldentschädigung</w:t>
      </w:r>
    </w:p>
    <w:p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BA4E89">
        <w:rPr>
          <w:spacing w:val="1"/>
          <w:sz w:val="16"/>
          <w:szCs w:val="16"/>
        </w:rPr>
        <w:t>Die Bestimmungen des kantonalen Normalarbeitsvertrages</w:t>
      </w:r>
      <w:r>
        <w:rPr>
          <w:spacing w:val="1"/>
          <w:sz w:val="16"/>
          <w:szCs w:val="16"/>
        </w:rPr>
        <w:t xml:space="preserve"> </w:t>
      </w:r>
      <w:r w:rsidRPr="00BA4E89">
        <w:rPr>
          <w:spacing w:val="1"/>
          <w:sz w:val="16"/>
          <w:szCs w:val="16"/>
        </w:rPr>
        <w:t xml:space="preserve">über </w:t>
      </w:r>
      <w:r>
        <w:rPr>
          <w:spacing w:val="1"/>
          <w:sz w:val="16"/>
          <w:szCs w:val="16"/>
        </w:rPr>
        <w:t>die Arbeitszeit, die Freit</w:t>
      </w:r>
      <w:r w:rsidRPr="00BA4E89">
        <w:rPr>
          <w:spacing w:val="1"/>
          <w:sz w:val="16"/>
          <w:szCs w:val="16"/>
        </w:rPr>
        <w:t>age, Ferien und Kostgelden</w:t>
      </w:r>
      <w:r w:rsidRPr="00BA4E89">
        <w:rPr>
          <w:spacing w:val="1"/>
          <w:sz w:val="16"/>
          <w:szCs w:val="16"/>
        </w:rPr>
        <w:t>t</w:t>
      </w:r>
      <w:r w:rsidRPr="00BA4E89">
        <w:rPr>
          <w:spacing w:val="1"/>
          <w:sz w:val="16"/>
          <w:szCs w:val="16"/>
        </w:rPr>
        <w:t xml:space="preserve">schädigung haben für diesen Vertrag Gültigkeit. </w:t>
      </w:r>
      <w:r w:rsidRPr="00054D27">
        <w:rPr>
          <w:spacing w:val="1"/>
          <w:sz w:val="16"/>
          <w:szCs w:val="16"/>
        </w:rPr>
        <w:t>Präzisieru</w:t>
      </w:r>
      <w:r w:rsidRPr="00054D27">
        <w:rPr>
          <w:spacing w:val="1"/>
          <w:sz w:val="16"/>
          <w:szCs w:val="16"/>
        </w:rPr>
        <w:t>n</w:t>
      </w:r>
      <w:r w:rsidRPr="00054D27">
        <w:rPr>
          <w:spacing w:val="1"/>
          <w:sz w:val="16"/>
          <w:szCs w:val="16"/>
        </w:rPr>
        <w:t>gen zum NAV</w:t>
      </w:r>
      <w:r>
        <w:rPr>
          <w:spacing w:val="1"/>
          <w:sz w:val="16"/>
          <w:szCs w:val="16"/>
        </w:rPr>
        <w:t>*</w:t>
      </w:r>
      <w:r w:rsidRPr="00054D27">
        <w:rPr>
          <w:spacing w:val="1"/>
          <w:sz w:val="16"/>
          <w:szCs w:val="16"/>
        </w:rPr>
        <w:t xml:space="preserve"> sind </w:t>
      </w:r>
      <w:r w:rsidR="000A1103">
        <w:rPr>
          <w:spacing w:val="1"/>
          <w:sz w:val="16"/>
          <w:szCs w:val="16"/>
        </w:rPr>
        <w:t xml:space="preserve">ggf. </w:t>
      </w:r>
      <w:r w:rsidRPr="00054D27">
        <w:rPr>
          <w:spacing w:val="1"/>
          <w:sz w:val="16"/>
          <w:szCs w:val="16"/>
        </w:rPr>
        <w:t>i</w:t>
      </w:r>
      <w:r w:rsidR="000A1103">
        <w:rPr>
          <w:spacing w:val="1"/>
          <w:sz w:val="16"/>
          <w:szCs w:val="16"/>
        </w:rPr>
        <w:t>n eine</w:t>
      </w:r>
      <w:r w:rsidRPr="00054D27">
        <w:rPr>
          <w:spacing w:val="1"/>
          <w:sz w:val="16"/>
          <w:szCs w:val="16"/>
        </w:rPr>
        <w:t xml:space="preserve">m </w:t>
      </w:r>
      <w:r w:rsidR="000A1103">
        <w:rPr>
          <w:spacing w:val="1"/>
          <w:sz w:val="16"/>
          <w:szCs w:val="16"/>
        </w:rPr>
        <w:t xml:space="preserve">kant. </w:t>
      </w:r>
      <w:r w:rsidRPr="00054D27">
        <w:rPr>
          <w:spacing w:val="1"/>
          <w:sz w:val="16"/>
          <w:szCs w:val="16"/>
        </w:rPr>
        <w:t>Merkblatt ger</w:t>
      </w:r>
      <w:r w:rsidRPr="00054D27">
        <w:rPr>
          <w:spacing w:val="1"/>
          <w:sz w:val="16"/>
          <w:szCs w:val="16"/>
        </w:rPr>
        <w:t>e</w:t>
      </w:r>
      <w:r w:rsidRPr="00054D27">
        <w:rPr>
          <w:spacing w:val="1"/>
          <w:sz w:val="16"/>
          <w:szCs w:val="16"/>
        </w:rPr>
        <w:t>gelt.</w:t>
      </w:r>
    </w:p>
    <w:p w:rsidR="00ED5B3A" w:rsidRPr="00617186" w:rsidRDefault="00ED5B3A" w:rsidP="00C45A28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617186">
        <w:rPr>
          <w:b/>
          <w:bCs/>
          <w:sz w:val="16"/>
        </w:rPr>
        <w:t>Lohn</w:t>
      </w:r>
    </w:p>
    <w:p w:rsidR="00ED5B3A" w:rsidRPr="00617186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spacing w:val="1"/>
          <w:sz w:val="16"/>
          <w:szCs w:val="16"/>
        </w:rPr>
      </w:pPr>
      <w:r w:rsidRPr="00617186">
        <w:rPr>
          <w:spacing w:val="1"/>
          <w:sz w:val="16"/>
          <w:szCs w:val="16"/>
        </w:rPr>
        <w:tab/>
        <w:t xml:space="preserve">Der/die Lernende erhält je nach Leistung einen Bruttolohn gemäss Richtlinien der </w:t>
      </w:r>
      <w:smartTag w:uri="urn:schemas-microsoft-com:office:smarttags" w:element="PersonName">
        <w:r w:rsidRPr="00617186">
          <w:rPr>
            <w:spacing w:val="1"/>
            <w:sz w:val="16"/>
            <w:szCs w:val="16"/>
          </w:rPr>
          <w:t>OdA</w:t>
        </w:r>
      </w:smartTag>
      <w:r w:rsidRPr="00617186">
        <w:rPr>
          <w:spacing w:val="1"/>
          <w:sz w:val="16"/>
          <w:szCs w:val="16"/>
        </w:rPr>
        <w:t xml:space="preserve"> AgriAli</w:t>
      </w:r>
      <w:r w:rsidRPr="00617186">
        <w:rPr>
          <w:b/>
          <w:i/>
          <w:spacing w:val="1"/>
          <w:sz w:val="16"/>
          <w:szCs w:val="16"/>
        </w:rPr>
        <w:t>Form</w:t>
      </w:r>
      <w:r w:rsidRPr="00617186">
        <w:rPr>
          <w:spacing w:val="1"/>
          <w:sz w:val="16"/>
          <w:szCs w:val="16"/>
        </w:rPr>
        <w:t>. Davon werden b</w:t>
      </w:r>
      <w:r w:rsidRPr="00617186">
        <w:rPr>
          <w:spacing w:val="1"/>
          <w:sz w:val="16"/>
          <w:szCs w:val="16"/>
        </w:rPr>
        <w:t>e</w:t>
      </w:r>
      <w:r w:rsidRPr="00617186">
        <w:rPr>
          <w:spacing w:val="1"/>
          <w:sz w:val="16"/>
          <w:szCs w:val="16"/>
        </w:rPr>
        <w:t>zogene Naturalleistungen und die von der/dem Lernenden zu tragenden Sozialversicherungsbeiträge abgezogen. Der Lohn ist samt allfälligen Zulagen am Ende des Monats au</w:t>
      </w:r>
      <w:r w:rsidRPr="00617186">
        <w:rPr>
          <w:spacing w:val="1"/>
          <w:sz w:val="16"/>
          <w:szCs w:val="16"/>
        </w:rPr>
        <w:t>s</w:t>
      </w:r>
      <w:r w:rsidRPr="00617186">
        <w:rPr>
          <w:spacing w:val="1"/>
          <w:sz w:val="16"/>
          <w:szCs w:val="16"/>
        </w:rPr>
        <w:t>zuzahlen.</w:t>
      </w:r>
    </w:p>
    <w:p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b/>
          <w:bCs/>
          <w:spacing w:val="-9"/>
          <w:sz w:val="16"/>
          <w:szCs w:val="16"/>
        </w:rPr>
      </w:pPr>
      <w:r w:rsidRPr="00617186">
        <w:rPr>
          <w:spacing w:val="1"/>
          <w:sz w:val="16"/>
          <w:szCs w:val="16"/>
        </w:rPr>
        <w:tab/>
      </w:r>
      <w:r w:rsidRPr="00617186">
        <w:rPr>
          <w:spacing w:val="1"/>
          <w:sz w:val="16"/>
          <w:szCs w:val="16"/>
        </w:rPr>
        <w:tab/>
        <w:t>Spätestens bei der Auszahlung des Lohnes hat die/der Lernende Anspruch auf eine schriftliche Lohnabrechnung, woraus die Abzüge und Zuschläge ersichtlich sind. Die Lohnabrechnung enthält auch eine Kontrolle der Überstu</w:t>
      </w:r>
      <w:r w:rsidRPr="00617186">
        <w:rPr>
          <w:spacing w:val="1"/>
          <w:sz w:val="16"/>
          <w:szCs w:val="16"/>
        </w:rPr>
        <w:t>n</w:t>
      </w:r>
      <w:r w:rsidRPr="00617186">
        <w:rPr>
          <w:spacing w:val="1"/>
          <w:sz w:val="16"/>
          <w:szCs w:val="16"/>
        </w:rPr>
        <w:t>den, der Freitage und des Ferienbezugs.</w:t>
      </w:r>
    </w:p>
    <w:p w:rsidR="00ED5B3A" w:rsidRDefault="00ED5B3A" w:rsidP="00C45A28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bookmarkStart w:id="7" w:name="_Toc533389417"/>
      <w:r>
        <w:rPr>
          <w:b/>
          <w:bCs/>
          <w:sz w:val="16"/>
        </w:rPr>
        <w:t>Versicherungsschutz</w:t>
      </w:r>
    </w:p>
    <w:p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0760E7">
        <w:rPr>
          <w:sz w:val="16"/>
        </w:rPr>
        <w:t>Es gelten die Bestimmungen des kantonalen Normalarbeit</w:t>
      </w:r>
      <w:r w:rsidRPr="000760E7">
        <w:rPr>
          <w:sz w:val="16"/>
        </w:rPr>
        <w:t>s</w:t>
      </w:r>
      <w:r w:rsidRPr="000760E7">
        <w:rPr>
          <w:sz w:val="16"/>
        </w:rPr>
        <w:t>vertrages (NAV</w:t>
      </w:r>
      <w:r>
        <w:rPr>
          <w:sz w:val="16"/>
        </w:rPr>
        <w:t>*</w:t>
      </w:r>
      <w:r w:rsidRPr="000760E7">
        <w:rPr>
          <w:sz w:val="16"/>
        </w:rPr>
        <w:t>)</w:t>
      </w:r>
      <w:r>
        <w:rPr>
          <w:sz w:val="16"/>
        </w:rPr>
        <w:t>, bzw. anderer kantonaler Bestimmungen</w:t>
      </w:r>
      <w:r w:rsidRPr="000760E7">
        <w:rPr>
          <w:sz w:val="16"/>
        </w:rPr>
        <w:t>.</w:t>
      </w:r>
      <w:r>
        <w:rPr>
          <w:sz w:val="16"/>
        </w:rPr>
        <w:t xml:space="preserve"> </w:t>
      </w:r>
      <w:r w:rsidRPr="00054D27">
        <w:rPr>
          <w:spacing w:val="1"/>
          <w:sz w:val="16"/>
          <w:szCs w:val="16"/>
        </w:rPr>
        <w:t xml:space="preserve">Präzisierungen sind </w:t>
      </w:r>
      <w:r w:rsidR="000A1103">
        <w:rPr>
          <w:spacing w:val="1"/>
          <w:sz w:val="16"/>
          <w:szCs w:val="16"/>
        </w:rPr>
        <w:t xml:space="preserve">ggf. </w:t>
      </w:r>
      <w:r w:rsidR="000A1103" w:rsidRPr="00054D27">
        <w:rPr>
          <w:spacing w:val="1"/>
          <w:sz w:val="16"/>
          <w:szCs w:val="16"/>
        </w:rPr>
        <w:t>i</w:t>
      </w:r>
      <w:r w:rsidR="000A1103">
        <w:rPr>
          <w:spacing w:val="1"/>
          <w:sz w:val="16"/>
          <w:szCs w:val="16"/>
        </w:rPr>
        <w:t>n eine</w:t>
      </w:r>
      <w:r w:rsidR="000A1103" w:rsidRPr="00054D27">
        <w:rPr>
          <w:spacing w:val="1"/>
          <w:sz w:val="16"/>
          <w:szCs w:val="16"/>
        </w:rPr>
        <w:t xml:space="preserve">m </w:t>
      </w:r>
      <w:r w:rsidR="000A1103">
        <w:rPr>
          <w:spacing w:val="1"/>
          <w:sz w:val="16"/>
          <w:szCs w:val="16"/>
        </w:rPr>
        <w:t xml:space="preserve">kant. </w:t>
      </w:r>
      <w:r w:rsidR="000A1103" w:rsidRPr="00054D27">
        <w:rPr>
          <w:spacing w:val="1"/>
          <w:sz w:val="16"/>
          <w:szCs w:val="16"/>
        </w:rPr>
        <w:t>Merkblatt ger</w:t>
      </w:r>
      <w:r w:rsidR="000A1103" w:rsidRPr="00054D27">
        <w:rPr>
          <w:spacing w:val="1"/>
          <w:sz w:val="16"/>
          <w:szCs w:val="16"/>
        </w:rPr>
        <w:t>e</w:t>
      </w:r>
      <w:r w:rsidR="000A1103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:rsidR="00ED5B3A" w:rsidRDefault="00ED5B3A" w:rsidP="00C45A28">
      <w:pPr>
        <w:pStyle w:val="Nummerierung"/>
        <w:numPr>
          <w:ilvl w:val="0"/>
          <w:numId w:val="6"/>
        </w:numPr>
        <w:tabs>
          <w:tab w:val="clear" w:pos="432"/>
          <w:tab w:val="num" w:pos="406"/>
        </w:tabs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Jugendschutz, Schutz der schwangeren Frauen und stillenden Mütter, Arbeitssicherheit und Arbeitsh</w:t>
      </w:r>
      <w:r>
        <w:rPr>
          <w:b/>
          <w:bCs/>
          <w:sz w:val="16"/>
        </w:rPr>
        <w:t>y</w:t>
      </w:r>
      <w:r>
        <w:rPr>
          <w:b/>
          <w:bCs/>
          <w:sz w:val="16"/>
        </w:rPr>
        <w:t>giene</w:t>
      </w:r>
      <w:bookmarkEnd w:id="7"/>
    </w:p>
    <w:p w:rsidR="00ED5B3A" w:rsidRDefault="00ED5B3A" w:rsidP="00C45A28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434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zum Schutze der schwangeren Frauen und stillenden Mütter des Arbeitsgesetzes in Industrie,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werbe und Handel, (Arbeitsgesetz SR 822.11) sind anwen</w:t>
      </w:r>
      <w:r>
        <w:rPr>
          <w:spacing w:val="1"/>
          <w:sz w:val="16"/>
          <w:szCs w:val="16"/>
        </w:rPr>
        <w:t>d</w:t>
      </w:r>
      <w:r>
        <w:rPr>
          <w:spacing w:val="1"/>
          <w:sz w:val="16"/>
          <w:szCs w:val="16"/>
        </w:rPr>
        <w:t>bar.</w:t>
      </w:r>
    </w:p>
    <w:p w:rsidR="00ED5B3A" w:rsidRDefault="00ED5B3A" w:rsidP="00C45A28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über das Mindestalter des Arbeitsgese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zes sind anwendbar.</w:t>
      </w:r>
    </w:p>
    <w:p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line="180" w:lineRule="exact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br w:type="column"/>
      </w:r>
    </w:p>
    <w:p w:rsidR="00ED5B3A" w:rsidRDefault="00ED5B3A" w:rsidP="00C45A28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au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reichende Massnahmen zur Sicherung der Arbeitshygiene, der Arbeitssicherheit, der Unfall- und der allgemeinen Schadensverhütung zu ergreifen um die Gesundheit und das Leben der/des Lernenden zu schützen. Die/der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ist verpflichtet diese Massnahmen einzuhalten und zu unterstü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zen.</w:t>
      </w:r>
    </w:p>
    <w:p w:rsidR="00ED5B3A" w:rsidRDefault="00ED5B3A" w:rsidP="00C45A28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die Vorschriften gemäss der EKAS Richtlinie 6508 über den Beizug von Arbeitsärzten und anderen Spezialisten der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beitssicherheit zu erfüllen. Es wird empfohlen, den Betrieb der Branchenlösung anzuschlie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sen.</w:t>
      </w:r>
    </w:p>
    <w:p w:rsidR="00ED5B3A" w:rsidRDefault="00ED5B3A" w:rsidP="00C45A28">
      <w:pPr>
        <w:pStyle w:val="Nummerierung"/>
        <w:numPr>
          <w:ilvl w:val="0"/>
          <w:numId w:val="6"/>
        </w:numPr>
        <w:tabs>
          <w:tab w:val="clear" w:pos="432"/>
          <w:tab w:val="num" w:pos="568"/>
        </w:tabs>
        <w:ind w:left="425" w:hanging="283"/>
        <w:rPr>
          <w:b/>
          <w:bCs/>
          <w:sz w:val="16"/>
        </w:rPr>
      </w:pPr>
      <w:r>
        <w:rPr>
          <w:b/>
          <w:bCs/>
          <w:sz w:val="16"/>
        </w:rPr>
        <w:t>Berufsfachschule, überbetriebliche Kurse, Militärdienst</w:t>
      </w:r>
    </w:p>
    <w:p w:rsidR="00ED5B3A" w:rsidRDefault="00ED5B3A" w:rsidP="00C45A28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6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Schulzeiten </w:t>
      </w:r>
      <w:r w:rsidRPr="00054D27">
        <w:rPr>
          <w:spacing w:val="1"/>
          <w:sz w:val="16"/>
          <w:szCs w:val="16"/>
        </w:rPr>
        <w:t>und überbetriebliche Kurse</w:t>
      </w:r>
      <w:r w:rsidRPr="00C04D73">
        <w:rPr>
          <w:spacing w:val="1"/>
          <w:sz w:val="16"/>
          <w:szCs w:val="16"/>
        </w:rPr>
        <w:t xml:space="preserve"> gelten als Arbeit</w:t>
      </w:r>
      <w:r w:rsidRPr="00C04D73">
        <w:rPr>
          <w:spacing w:val="1"/>
          <w:sz w:val="16"/>
          <w:szCs w:val="16"/>
        </w:rPr>
        <w:t>s</w:t>
      </w:r>
      <w:r w:rsidRPr="00C04D73">
        <w:rPr>
          <w:spacing w:val="1"/>
          <w:sz w:val="16"/>
          <w:szCs w:val="16"/>
        </w:rPr>
        <w:t>zeiten.</w:t>
      </w:r>
      <w:r>
        <w:rPr>
          <w:spacing w:val="1"/>
          <w:sz w:val="16"/>
          <w:szCs w:val="16"/>
        </w:rPr>
        <w:t xml:space="preserve"> Der Schulweg ist nicht an die Arbeitszeiten anr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chenbar.</w:t>
      </w:r>
    </w:p>
    <w:p w:rsidR="00ED5B3A" w:rsidRDefault="00ED5B3A" w:rsidP="00C45A28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verpflichtet sich, der/dem Lernenden den Besuch von überbetrieblichen Kursen und der Berufsfachschule ohne Lohnabzug zu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 xml:space="preserve">statten. </w:t>
      </w:r>
    </w:p>
    <w:p w:rsidR="00ED5B3A" w:rsidRPr="006B7E59" w:rsidRDefault="00ED5B3A" w:rsidP="00C45A28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 w:rsidRPr="006B7E59">
        <w:rPr>
          <w:spacing w:val="1"/>
          <w:sz w:val="16"/>
          <w:szCs w:val="16"/>
        </w:rPr>
        <w:t>Die Auslagen (Reisekosten</w:t>
      </w:r>
      <w:r>
        <w:rPr>
          <w:spacing w:val="1"/>
          <w:sz w:val="16"/>
          <w:szCs w:val="16"/>
        </w:rPr>
        <w:t>, Lehrmittel</w:t>
      </w:r>
      <w:r w:rsidRPr="006B7E59">
        <w:rPr>
          <w:spacing w:val="1"/>
          <w:sz w:val="16"/>
          <w:szCs w:val="16"/>
        </w:rPr>
        <w:t>) für die Schule und Exkursionen gehen zu lasten der/des Lerne</w:t>
      </w:r>
      <w:r w:rsidRPr="006B7E59">
        <w:rPr>
          <w:spacing w:val="1"/>
          <w:sz w:val="16"/>
          <w:szCs w:val="16"/>
        </w:rPr>
        <w:t>n</w:t>
      </w:r>
      <w:r w:rsidRPr="006B7E59">
        <w:rPr>
          <w:spacing w:val="1"/>
          <w:sz w:val="16"/>
          <w:szCs w:val="16"/>
        </w:rPr>
        <w:t>den.</w:t>
      </w:r>
    </w:p>
    <w:p w:rsidR="00ED5B3A" w:rsidRDefault="00ED5B3A" w:rsidP="00C45A28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Hat die/der Lernende infolge Krankheit, Unfall, Militärdienst (ausgenommen Wiederholungskurse) oder anderen Grü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 xml:space="preserve">den eine längere Dauer der Lehrzeit versäumt, so ist die  zuständige kantonale Stelle zu informieren. </w:t>
      </w:r>
    </w:p>
    <w:p w:rsidR="00ED5B3A" w:rsidRDefault="00ED5B3A" w:rsidP="00C45A28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pacing w:val="-9"/>
          <w:sz w:val="16"/>
        </w:rPr>
      </w:pPr>
      <w:r>
        <w:rPr>
          <w:b/>
          <w:bCs/>
          <w:sz w:val="16"/>
        </w:rPr>
        <w:t>Streiti</w:t>
      </w:r>
      <w:r>
        <w:rPr>
          <w:b/>
          <w:bCs/>
          <w:sz w:val="16"/>
        </w:rPr>
        <w:t>g</w:t>
      </w:r>
      <w:r>
        <w:rPr>
          <w:b/>
          <w:bCs/>
          <w:sz w:val="16"/>
        </w:rPr>
        <w:t>keiten</w:t>
      </w:r>
    </w:p>
    <w:p w:rsidR="00ED5B3A" w:rsidRDefault="00ED5B3A" w:rsidP="00ED5B3A">
      <w:pPr>
        <w:pStyle w:val="Textkrper-Einzug2"/>
        <w:tabs>
          <w:tab w:val="num" w:pos="567"/>
        </w:tabs>
        <w:ind w:left="567" w:hanging="425"/>
      </w:pPr>
      <w:r>
        <w:tab/>
        <w:t xml:space="preserve">Die Parteien vereinbaren, dass sie Anstände die sich aus dem Lehrverhältnis ergeben, der </w:t>
      </w:r>
      <w:r w:rsidRPr="00914BCF">
        <w:t>zuständige kantonale B</w:t>
      </w:r>
      <w:r w:rsidRPr="00914BCF">
        <w:t>e</w:t>
      </w:r>
      <w:r w:rsidRPr="00914BCF">
        <w:t xml:space="preserve">hörde </w:t>
      </w:r>
      <w:r>
        <w:t>vorlegen. Diese versucht mit den Parteien eine ei</w:t>
      </w:r>
      <w:r>
        <w:t>n</w:t>
      </w:r>
      <w:r>
        <w:t>vernehmliche Lösung zu vereinbaren. Der Gang an das zuständige Gericht bleibt vorbehalten, falls das Schlic</w:t>
      </w:r>
      <w:r>
        <w:t>h</w:t>
      </w:r>
      <w:r>
        <w:t>tungsverfahren zu keinem E</w:t>
      </w:r>
      <w:r>
        <w:t>r</w:t>
      </w:r>
      <w:r>
        <w:t>folg führt.</w:t>
      </w:r>
    </w:p>
    <w:p w:rsidR="00ED5B3A" w:rsidRDefault="00ED5B3A" w:rsidP="00C45A28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z w:val="16"/>
        </w:rPr>
      </w:pPr>
      <w:r>
        <w:rPr>
          <w:b/>
          <w:bCs/>
          <w:sz w:val="16"/>
        </w:rPr>
        <w:t>Auflösung des Vertr</w:t>
      </w:r>
      <w:r>
        <w:rPr>
          <w:b/>
          <w:bCs/>
          <w:sz w:val="16"/>
        </w:rPr>
        <w:t>a</w:t>
      </w:r>
      <w:r>
        <w:rPr>
          <w:b/>
          <w:bCs/>
          <w:sz w:val="16"/>
        </w:rPr>
        <w:t>ges</w:t>
      </w:r>
    </w:p>
    <w:p w:rsidR="00ED5B3A" w:rsidRDefault="00ED5B3A" w:rsidP="00C45A28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Ablauf der Probezeit ist eine vorzeitige Auflösung des Lehrverhältnisses nur aus wichtigen Gründen mö</w:t>
      </w:r>
      <w:r>
        <w:rPr>
          <w:spacing w:val="1"/>
          <w:sz w:val="16"/>
          <w:szCs w:val="16"/>
        </w:rPr>
        <w:t>g</w:t>
      </w:r>
      <w:r>
        <w:rPr>
          <w:spacing w:val="1"/>
          <w:sz w:val="16"/>
          <w:szCs w:val="16"/>
        </w:rPr>
        <w:t>lich. Tritt die/der Lernende ohne wichtigen Grund die Arbeit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stelle nicht an oder verlässt sie ohne wichtigen Grund, so hat die Berufsbildnerin/der Berufsbildner Anspruch auf eine Entschädigung, die einem Viertel des Bruttolohnes für 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nen Monat entspricht. Ausserdem hat sie/er Anspruch auf Ersatz weiteren Schadens. Im Weiteren gelten die Bes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immungen von Art. 337 OR.</w:t>
      </w:r>
    </w:p>
    <w:p w:rsidR="00ED5B3A" w:rsidRDefault="00ED5B3A" w:rsidP="00C45A28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Auflösung des Lehrverhältnisses hat die/der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 Anspruch auf ein Zeugnis mit Angaben über den erler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ten Beruf und die Dauer der Lehre. Die Berufsbildnerin/der Berufsbildner hat das Zeugnis spätestens am Tage der letzten Lohnausza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lung auszustellen.</w:t>
      </w:r>
    </w:p>
    <w:p w:rsidR="00ED5B3A" w:rsidRDefault="00ED5B3A" w:rsidP="00C45A28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Jede Auflösung des Lehrvertrages ist unverzüglich </w:t>
      </w:r>
      <w:r w:rsidRPr="00907EB9">
        <w:rPr>
          <w:sz w:val="16"/>
          <w:szCs w:val="16"/>
        </w:rPr>
        <w:t>der z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ständigen kantonalen Behörde sowie der Berufsfachsch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le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zu melden.</w:t>
      </w:r>
    </w:p>
    <w:p w:rsidR="00ED5B3A" w:rsidRDefault="00ED5B3A" w:rsidP="00C45A28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Wechselt die/der Lernende während des Lehrjahres die Lehrstelle, so werden die Lohnkosten </w:t>
      </w:r>
      <w:r w:rsidRPr="00C04D73">
        <w:rPr>
          <w:spacing w:val="1"/>
          <w:sz w:val="16"/>
          <w:szCs w:val="16"/>
        </w:rPr>
        <w:t xml:space="preserve">für die Zeit an der Berufsfachschule, </w:t>
      </w:r>
      <w:r w:rsidRPr="00054D27">
        <w:rPr>
          <w:spacing w:val="1"/>
          <w:sz w:val="16"/>
          <w:szCs w:val="16"/>
        </w:rPr>
        <w:t xml:space="preserve">für die </w:t>
      </w:r>
      <w:r>
        <w:rPr>
          <w:spacing w:val="1"/>
          <w:sz w:val="16"/>
          <w:szCs w:val="16"/>
        </w:rPr>
        <w:t>Ü</w:t>
      </w:r>
      <w:r w:rsidRPr="00054D27">
        <w:rPr>
          <w:spacing w:val="1"/>
          <w:sz w:val="16"/>
          <w:szCs w:val="16"/>
        </w:rPr>
        <w:t>K-Tage und die Ferienzeit</w:t>
      </w:r>
      <w:r>
        <w:rPr>
          <w:spacing w:val="1"/>
          <w:sz w:val="16"/>
          <w:szCs w:val="16"/>
        </w:rPr>
        <w:t xml:space="preserve">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sprechend der auf den beiden Betrieben geleisteten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beitszeit zwischen den beiden Betrieben au</w:t>
      </w:r>
      <w:r>
        <w:rPr>
          <w:spacing w:val="1"/>
          <w:sz w:val="16"/>
          <w:szCs w:val="16"/>
        </w:rPr>
        <w:t>f</w:t>
      </w:r>
      <w:r>
        <w:rPr>
          <w:spacing w:val="1"/>
          <w:sz w:val="16"/>
          <w:szCs w:val="16"/>
        </w:rPr>
        <w:t>geteilt.</w:t>
      </w:r>
    </w:p>
    <w:p w:rsidR="00ED5B3A" w:rsidRDefault="00ED5B3A" w:rsidP="00C45A28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Für die in diesem Vertrag nicht geregelten Punkte gelten die Bestimmungen des entsprechenden kantonalen No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malarbeitsve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trages (NAV) und des OR.</w:t>
      </w:r>
    </w:p>
    <w:p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7"/>
        <w:textAlignment w:val="auto"/>
        <w:rPr>
          <w:spacing w:val="1"/>
          <w:sz w:val="16"/>
          <w:szCs w:val="16"/>
        </w:rPr>
      </w:pPr>
    </w:p>
    <w:p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142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* Für den Kanton VS gelten die Bestimmungen des GAV.</w:t>
      </w:r>
    </w:p>
    <w:p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hanging="425"/>
        <w:textAlignment w:val="auto"/>
        <w:rPr>
          <w:spacing w:val="1"/>
          <w:sz w:val="16"/>
          <w:szCs w:val="16"/>
        </w:rPr>
      </w:pPr>
    </w:p>
    <w:p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8"/>
        <w:textAlignment w:val="auto"/>
        <w:rPr>
          <w:spacing w:val="1"/>
          <w:sz w:val="16"/>
          <w:szCs w:val="16"/>
        </w:rPr>
        <w:sectPr w:rsidR="00ED5B3A" w:rsidSect="00184756">
          <w:type w:val="continuous"/>
          <w:pgSz w:w="11907" w:h="16840" w:code="9"/>
          <w:pgMar w:top="284" w:right="689" w:bottom="284" w:left="1420" w:header="709" w:footer="100" w:gutter="0"/>
          <w:cols w:num="2" w:space="142"/>
          <w:docGrid w:linePitch="360"/>
        </w:sectPr>
      </w:pPr>
    </w:p>
    <w:tbl>
      <w:tblPr>
        <w:tblW w:w="93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3259"/>
        <w:gridCol w:w="2962"/>
      </w:tblGrid>
      <w:tr w:rsidR="00184756" w:rsidRPr="00B96661">
        <w:trPr>
          <w:trHeight w:val="863"/>
        </w:trPr>
        <w:tc>
          <w:tcPr>
            <w:tcW w:w="3151" w:type="dxa"/>
          </w:tcPr>
          <w:p w:rsidR="00184756" w:rsidRDefault="00184756" w:rsidP="001847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>/de</w:t>
            </w:r>
            <w:r>
              <w:rPr>
                <w:sz w:val="16"/>
                <w:szCs w:val="16"/>
              </w:rPr>
              <w:t>s</w:t>
            </w:r>
            <w:r w:rsidRPr="00907EB9">
              <w:rPr>
                <w:sz w:val="16"/>
                <w:szCs w:val="16"/>
              </w:rPr>
              <w:t xml:space="preserve"> Lernende</w:t>
            </w: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br/>
            </w:r>
          </w:p>
          <w:p w:rsidR="00184756" w:rsidRPr="006E5600" w:rsidRDefault="00184756" w:rsidP="00184756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3259" w:type="dxa"/>
          </w:tcPr>
          <w:p w:rsidR="00184756" w:rsidRDefault="00184756" w:rsidP="001847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gesetzliche</w:t>
            </w:r>
            <w:r>
              <w:rPr>
                <w:sz w:val="16"/>
                <w:szCs w:val="16"/>
              </w:rPr>
              <w:t>n</w:t>
            </w:r>
            <w:r w:rsidRPr="00907EB9">
              <w:rPr>
                <w:sz w:val="16"/>
                <w:szCs w:val="16"/>
              </w:rPr>
              <w:t xml:space="preserve"> Vertretung</w:t>
            </w:r>
            <w:r>
              <w:rPr>
                <w:sz w:val="16"/>
                <w:szCs w:val="16"/>
              </w:rPr>
              <w:br/>
            </w:r>
          </w:p>
          <w:p w:rsidR="00184756" w:rsidRPr="00907EB9" w:rsidRDefault="00184756" w:rsidP="00184756">
            <w:pPr>
              <w:tabs>
                <w:tab w:val="right" w:pos="2693"/>
              </w:tabs>
              <w:spacing w:before="240"/>
              <w:rPr>
                <w:sz w:val="16"/>
                <w:szCs w:val="16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2962" w:type="dxa"/>
          </w:tcPr>
          <w:p w:rsidR="00184756" w:rsidRDefault="00184756" w:rsidP="00184756">
            <w:pPr>
              <w:ind w:right="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Berufsbildnerin</w:t>
            </w:r>
            <w:r w:rsidRPr="00907EB9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br/>
              <w:t>des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rufsbildners</w:t>
            </w:r>
            <w:r w:rsidRPr="00907EB9">
              <w:rPr>
                <w:sz w:val="16"/>
                <w:szCs w:val="16"/>
              </w:rPr>
              <w:t xml:space="preserve"> gemäss LV</w:t>
            </w:r>
          </w:p>
          <w:p w:rsidR="00184756" w:rsidRPr="009D7503" w:rsidRDefault="00184756" w:rsidP="00184756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</w:tr>
      <w:tr w:rsidR="00184756" w:rsidRPr="00671E1D">
        <w:trPr>
          <w:trHeight w:val="568"/>
        </w:trPr>
        <w:tc>
          <w:tcPr>
            <w:tcW w:w="3151" w:type="dxa"/>
          </w:tcPr>
          <w:p w:rsidR="00184756" w:rsidRPr="00907EB9" w:rsidRDefault="00184756" w:rsidP="00184756">
            <w:pPr>
              <w:spacing w:before="80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 xml:space="preserve">, </w:t>
            </w:r>
            <w:r w:rsidRPr="00907EB9">
              <w:rPr>
                <w:sz w:val="16"/>
                <w:szCs w:val="16"/>
              </w:rPr>
              <w:t>Datum</w:t>
            </w:r>
          </w:p>
          <w:p w:rsidR="00184756" w:rsidRPr="009C5344" w:rsidRDefault="00184756" w:rsidP="00184756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8" w:name="Text54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8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3259" w:type="dxa"/>
          </w:tcPr>
          <w:p w:rsidR="00184756" w:rsidRPr="00907EB9" w:rsidRDefault="00184756" w:rsidP="00184756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Ort, Datum</w:t>
            </w:r>
          </w:p>
          <w:p w:rsidR="00184756" w:rsidRPr="009C5344" w:rsidRDefault="00184756" w:rsidP="00184756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9" w:name="Text55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9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2962" w:type="dxa"/>
          </w:tcPr>
          <w:p w:rsidR="00184756" w:rsidRPr="00907EB9" w:rsidRDefault="00184756" w:rsidP="00184756">
            <w:pPr>
              <w:spacing w:before="80"/>
              <w:ind w:right="48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>, Datum</w:t>
            </w:r>
          </w:p>
          <w:p w:rsidR="00184756" w:rsidRPr="009C5344" w:rsidRDefault="00184756" w:rsidP="00184756">
            <w:pPr>
              <w:tabs>
                <w:tab w:val="right" w:pos="2693"/>
              </w:tabs>
              <w:spacing w:before="240" w:after="6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10" w:name="Text56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="00C422A7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10"/>
            <w:r w:rsidRPr="009C5344">
              <w:rPr>
                <w:sz w:val="20"/>
                <w:u w:val="single"/>
              </w:rPr>
              <w:tab/>
            </w:r>
          </w:p>
        </w:tc>
      </w:tr>
    </w:tbl>
    <w:p w:rsidR="00ED5B3A" w:rsidRPr="00184756" w:rsidRDefault="00ED5B3A" w:rsidP="00184756">
      <w:pPr>
        <w:rPr>
          <w:sz w:val="16"/>
          <w:szCs w:val="16"/>
        </w:rPr>
      </w:pPr>
    </w:p>
    <w:sectPr w:rsidR="00ED5B3A" w:rsidRPr="00184756" w:rsidSect="00184756">
      <w:type w:val="continuous"/>
      <w:pgSz w:w="11907" w:h="16840" w:code="9"/>
      <w:pgMar w:top="284" w:right="851" w:bottom="426" w:left="1418" w:header="709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A28" w:rsidRDefault="00C45A28">
      <w:pPr>
        <w:spacing w:before="0"/>
      </w:pPr>
      <w:r>
        <w:separator/>
      </w:r>
    </w:p>
  </w:endnote>
  <w:endnote w:type="continuationSeparator" w:id="0">
    <w:p w:rsidR="00C45A28" w:rsidRDefault="00C45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69B" w:rsidRDefault="005E069B">
    <w:pPr>
      <w:pStyle w:val="Fuzeile"/>
      <w:tabs>
        <w:tab w:val="clear" w:pos="4536"/>
        <w:tab w:val="clear" w:pos="9072"/>
        <w:tab w:val="right" w:pos="9360"/>
      </w:tabs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A28" w:rsidRDefault="00C45A28">
      <w:pPr>
        <w:spacing w:before="0"/>
      </w:pPr>
      <w:r>
        <w:separator/>
      </w:r>
    </w:p>
  </w:footnote>
  <w:footnote w:type="continuationSeparator" w:id="0">
    <w:p w:rsidR="00C45A28" w:rsidRDefault="00C45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D59" w:rsidRPr="00B30BFE" w:rsidRDefault="000C3D59">
    <w:pPr>
      <w:pStyle w:val="Kopfzeile"/>
      <w:rPr>
        <w:sz w:val="20"/>
      </w:rPr>
    </w:pPr>
    <w:r>
      <w:rPr>
        <w:noProof/>
        <w:lang w:eastAsia="de-CH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120.7pt;margin-top:-21.3pt;width:249pt;height:41.25pt;z-index:251657728">
          <v:imagedata r:id="rId1" o:title="logo_dfi"/>
        </v:shape>
      </w:pict>
    </w:r>
    <w:r w:rsidR="00B30BFE">
      <w:tab/>
    </w:r>
    <w:r w:rsidR="00B30BF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A83A47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54CFB8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75075E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0FCCFD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109F5EFE"/>
    <w:multiLevelType w:val="multilevel"/>
    <w:tmpl w:val="6B5C35A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031E96"/>
    <w:multiLevelType w:val="hybridMultilevel"/>
    <w:tmpl w:val="526EB06A"/>
    <w:lvl w:ilvl="0" w:tplc="71961B3E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E24E60"/>
    <w:multiLevelType w:val="hybridMultilevel"/>
    <w:tmpl w:val="16507416"/>
    <w:lvl w:ilvl="0" w:tplc="6F6E5654">
      <w:start w:val="1"/>
      <w:numFmt w:val="decimal"/>
      <w:lvlText w:val="7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B2F57"/>
    <w:multiLevelType w:val="multilevel"/>
    <w:tmpl w:val="436028E6"/>
    <w:lvl w:ilvl="0">
      <w:start w:val="1"/>
      <w:numFmt w:val="decimal"/>
      <w:pStyle w:val="Nummerierung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8" w15:restartNumberingAfterBreak="0">
    <w:nsid w:val="45F335E7"/>
    <w:multiLevelType w:val="hybridMultilevel"/>
    <w:tmpl w:val="2CFAB9A2"/>
    <w:lvl w:ilvl="0" w:tplc="FC2CD9C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5271A"/>
    <w:multiLevelType w:val="hybridMultilevel"/>
    <w:tmpl w:val="875C67AA"/>
    <w:lvl w:ilvl="0" w:tplc="D638D03E">
      <w:start w:val="1"/>
      <w:numFmt w:val="decimal"/>
      <w:lvlText w:val="9.%1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2965B3"/>
    <w:multiLevelType w:val="singleLevel"/>
    <w:tmpl w:val="486E0BA4"/>
    <w:lvl w:ilvl="0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523A4C1B"/>
    <w:multiLevelType w:val="hybridMultilevel"/>
    <w:tmpl w:val="D3F28868"/>
    <w:lvl w:ilvl="0" w:tplc="0A06DED8">
      <w:start w:val="1"/>
      <w:numFmt w:val="decimal"/>
      <w:lvlText w:val="6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  <w:num w:numId="12">
    <w:abstractNumId w:val="9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fh6/XvvFpXOsnjI+WczLFqKs5s+9QcnjC1FePjByR3PFvomC+ougaYJry6NybvGjqDvObJ2zOfZiwdNzlPd0RQ==" w:salt="kFY1P49vM4EPbSDlRzaMWg=="/>
  <w:defaultTabStop w:val="709"/>
  <w:autoHyphenation/>
  <w:hyphenationZone w:val="425"/>
  <w:doNotHyphenateCaps/>
  <w:drawingGridHorizontalSpacing w:val="142"/>
  <w:drawingGridVerticalSpacing w:val="14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1D65"/>
    <w:rsid w:val="00036C52"/>
    <w:rsid w:val="000A1103"/>
    <w:rsid w:val="000C3D59"/>
    <w:rsid w:val="00114EF1"/>
    <w:rsid w:val="00117365"/>
    <w:rsid w:val="0012432E"/>
    <w:rsid w:val="00177F2E"/>
    <w:rsid w:val="00184756"/>
    <w:rsid w:val="00190DD0"/>
    <w:rsid w:val="001B42A6"/>
    <w:rsid w:val="001D7AC6"/>
    <w:rsid w:val="001D7D9A"/>
    <w:rsid w:val="001E3A7A"/>
    <w:rsid w:val="001F3059"/>
    <w:rsid w:val="002623F4"/>
    <w:rsid w:val="002B790D"/>
    <w:rsid w:val="0030100D"/>
    <w:rsid w:val="0031256B"/>
    <w:rsid w:val="003143C1"/>
    <w:rsid w:val="003314CB"/>
    <w:rsid w:val="00346AF0"/>
    <w:rsid w:val="00360CCB"/>
    <w:rsid w:val="00376773"/>
    <w:rsid w:val="00383FE4"/>
    <w:rsid w:val="003B540F"/>
    <w:rsid w:val="003C60F2"/>
    <w:rsid w:val="003E3897"/>
    <w:rsid w:val="003F79A6"/>
    <w:rsid w:val="004408A9"/>
    <w:rsid w:val="004B0F64"/>
    <w:rsid w:val="004B4793"/>
    <w:rsid w:val="004C280F"/>
    <w:rsid w:val="004C7F22"/>
    <w:rsid w:val="005241B7"/>
    <w:rsid w:val="00570B95"/>
    <w:rsid w:val="005862F7"/>
    <w:rsid w:val="005A259B"/>
    <w:rsid w:val="005A2788"/>
    <w:rsid w:val="005B7AAC"/>
    <w:rsid w:val="005E069B"/>
    <w:rsid w:val="0065663C"/>
    <w:rsid w:val="00692603"/>
    <w:rsid w:val="006929A0"/>
    <w:rsid w:val="006A19DC"/>
    <w:rsid w:val="006F6DEE"/>
    <w:rsid w:val="007A79AB"/>
    <w:rsid w:val="007B6526"/>
    <w:rsid w:val="007F777D"/>
    <w:rsid w:val="00847E29"/>
    <w:rsid w:val="008671B3"/>
    <w:rsid w:val="00883E15"/>
    <w:rsid w:val="008D37FF"/>
    <w:rsid w:val="008E2FE9"/>
    <w:rsid w:val="00917646"/>
    <w:rsid w:val="0097304F"/>
    <w:rsid w:val="00974BC7"/>
    <w:rsid w:val="009918AB"/>
    <w:rsid w:val="009B007C"/>
    <w:rsid w:val="009F3FF7"/>
    <w:rsid w:val="00A3450C"/>
    <w:rsid w:val="00A43D8E"/>
    <w:rsid w:val="00A71D65"/>
    <w:rsid w:val="00A809FF"/>
    <w:rsid w:val="00A976F0"/>
    <w:rsid w:val="00AA423D"/>
    <w:rsid w:val="00AC4ABA"/>
    <w:rsid w:val="00AD0AAD"/>
    <w:rsid w:val="00B24E41"/>
    <w:rsid w:val="00B30BFE"/>
    <w:rsid w:val="00B41D95"/>
    <w:rsid w:val="00B46544"/>
    <w:rsid w:val="00B4713C"/>
    <w:rsid w:val="00B5537B"/>
    <w:rsid w:val="00BC1BCB"/>
    <w:rsid w:val="00BE1B5C"/>
    <w:rsid w:val="00C23DE3"/>
    <w:rsid w:val="00C422A7"/>
    <w:rsid w:val="00C45A28"/>
    <w:rsid w:val="00C91C17"/>
    <w:rsid w:val="00CD16B2"/>
    <w:rsid w:val="00CE2962"/>
    <w:rsid w:val="00D27867"/>
    <w:rsid w:val="00D679A3"/>
    <w:rsid w:val="00D87305"/>
    <w:rsid w:val="00D940CA"/>
    <w:rsid w:val="00DB64B0"/>
    <w:rsid w:val="00DC2166"/>
    <w:rsid w:val="00E91B83"/>
    <w:rsid w:val="00E9463F"/>
    <w:rsid w:val="00ED5B3A"/>
    <w:rsid w:val="00F50B5C"/>
    <w:rsid w:val="00F52E2D"/>
    <w:rsid w:val="00F6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8679A05F-9E78-4A58-9891-5A18229C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8"/>
      </w:numPr>
      <w:spacing w:before="480"/>
      <w:outlineLvl w:val="0"/>
    </w:pPr>
    <w:rPr>
      <w:b/>
      <w:bCs/>
      <w:kern w:val="32"/>
      <w:sz w:val="28"/>
      <w:szCs w:val="28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tabs>
        <w:tab w:val="clear" w:pos="1080"/>
        <w:tab w:val="left" w:pos="851"/>
      </w:tabs>
      <w:spacing w:before="360"/>
      <w:outlineLvl w:val="1"/>
    </w:pPr>
    <w:rPr>
      <w:bCs w:val="0"/>
      <w:iCs/>
      <w:sz w:val="26"/>
      <w:szCs w:val="26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tabs>
        <w:tab w:val="clear" w:pos="1440"/>
      </w:tabs>
      <w:outlineLvl w:val="2"/>
    </w:pPr>
    <w:rPr>
      <w:bCs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tabs>
        <w:tab w:val="clear" w:pos="864"/>
        <w:tab w:val="left" w:pos="851"/>
      </w:tabs>
      <w:ind w:left="851" w:hanging="851"/>
      <w:outlineLvl w:val="3"/>
    </w:pPr>
    <w:rPr>
      <w:bCs w:val="0"/>
      <w:sz w:val="22"/>
      <w:szCs w:val="28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spacing w:before="120"/>
      <w:outlineLvl w:val="4"/>
    </w:pPr>
    <w:rPr>
      <w:sz w:val="20"/>
    </w:rPr>
  </w:style>
  <w:style w:type="paragraph" w:styleId="berschrift6">
    <w:name w:val="heading 6"/>
    <w:basedOn w:val="berschrift5"/>
    <w:next w:val="Standard"/>
    <w:autoRedefine/>
    <w:qFormat/>
    <w:pPr>
      <w:numPr>
        <w:ilvl w:val="5"/>
      </w:numPr>
      <w:spacing w:after="60"/>
      <w:outlineLvl w:val="5"/>
    </w:pPr>
  </w:style>
  <w:style w:type="paragraph" w:styleId="berschrift7">
    <w:name w:val="heading 7"/>
    <w:basedOn w:val="berschrift6"/>
    <w:next w:val="Standard"/>
    <w:autoRedefine/>
    <w:qFormat/>
    <w:pPr>
      <w:numPr>
        <w:ilvl w:val="6"/>
      </w:numPr>
      <w:outlineLvl w:val="6"/>
    </w:pPr>
    <w:rPr>
      <w:i/>
    </w:rPr>
  </w:style>
  <w:style w:type="paragraph" w:styleId="berschrift8">
    <w:name w:val="heading 8"/>
    <w:basedOn w:val="berschrift7"/>
    <w:next w:val="Standard"/>
    <w:autoRedefine/>
    <w:qFormat/>
    <w:pPr>
      <w:numPr>
        <w:ilvl w:val="7"/>
      </w:numPr>
      <w:outlineLvl w:val="7"/>
    </w:pPr>
    <w:rPr>
      <w:i w:val="0"/>
    </w:rPr>
  </w:style>
  <w:style w:type="paragraph" w:styleId="berschrift9">
    <w:name w:val="heading 9"/>
    <w:basedOn w:val="Standard"/>
    <w:next w:val="Standard"/>
    <w:autoRedefine/>
    <w:qFormat/>
    <w:pPr>
      <w:numPr>
        <w:ilvl w:val="8"/>
        <w:numId w:val="8"/>
      </w:numPr>
      <w:spacing w:before="60" w:after="60"/>
      <w:outlineLvl w:val="8"/>
    </w:pPr>
    <w:rPr>
      <w:rFonts w:cs="Arial"/>
      <w:sz w:val="20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color w:val="999999"/>
      <w:sz w:val="14"/>
    </w:rPr>
  </w:style>
  <w:style w:type="paragraph" w:styleId="Textkrper">
    <w:name w:val="Body Text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Nummerierung">
    <w:name w:val="Nummerierung"/>
    <w:basedOn w:val="Standard"/>
    <w:pPr>
      <w:numPr>
        <w:numId w:val="7"/>
      </w:numPr>
    </w:pPr>
  </w:style>
  <w:style w:type="paragraph" w:styleId="Aufzhlungszeichen">
    <w:name w:val="List Bullet"/>
    <w:basedOn w:val="Standard"/>
    <w:autoRedefine/>
    <w:pPr>
      <w:numPr>
        <w:numId w:val="1"/>
      </w:numPr>
      <w:tabs>
        <w:tab w:val="clear" w:pos="360"/>
        <w:tab w:val="num" w:pos="284"/>
      </w:tabs>
      <w:spacing w:before="0" w:after="60"/>
    </w:pPr>
  </w:style>
  <w:style w:type="paragraph" w:styleId="Titel">
    <w:name w:val="Title"/>
    <w:basedOn w:val="Standard"/>
    <w:next w:val="Standard"/>
    <w:qFormat/>
    <w:pPr>
      <w:keepNext/>
      <w:keepLines/>
      <w:spacing w:after="480"/>
      <w:outlineLvl w:val="0"/>
    </w:pPr>
    <w:rPr>
      <w:b/>
      <w:bCs/>
      <w:spacing w:val="4"/>
      <w:kern w:val="28"/>
      <w:sz w:val="32"/>
      <w:szCs w:val="32"/>
    </w:rPr>
  </w:style>
  <w:style w:type="paragraph" w:styleId="Aufzhlungszeichen2">
    <w:name w:val="List Bullet 2"/>
    <w:basedOn w:val="Aufzhlungszeichen"/>
    <w:autoRedefine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autoRedefine/>
    <w:pPr>
      <w:numPr>
        <w:numId w:val="3"/>
      </w:numPr>
      <w:spacing w:before="0" w:after="60"/>
      <w:ind w:left="924" w:hanging="357"/>
    </w:pPr>
  </w:style>
  <w:style w:type="paragraph" w:styleId="Aufzhlungszeichen4">
    <w:name w:val="List Bullet 4"/>
    <w:basedOn w:val="Standard"/>
    <w:autoRedefine/>
    <w:pPr>
      <w:numPr>
        <w:numId w:val="4"/>
      </w:numPr>
      <w:spacing w:before="0" w:after="60"/>
      <w:ind w:left="1208" w:hanging="357"/>
    </w:pPr>
  </w:style>
  <w:style w:type="paragraph" w:styleId="Aufzhlungszeichen5">
    <w:name w:val="List Bullet 5"/>
    <w:basedOn w:val="Standard"/>
    <w:autoRedefine/>
    <w:pPr>
      <w:numPr>
        <w:numId w:val="5"/>
      </w:numPr>
      <w:spacing w:before="0" w:after="60"/>
      <w:ind w:left="1491" w:hanging="357"/>
    </w:pPr>
  </w:style>
  <w:style w:type="paragraph" w:styleId="Beschriftung">
    <w:name w:val="caption"/>
    <w:basedOn w:val="Standard"/>
    <w:next w:val="Standard"/>
    <w:qFormat/>
    <w:rPr>
      <w:bCs/>
      <w:sz w:val="18"/>
    </w:rPr>
  </w:style>
  <w:style w:type="character" w:styleId="Seitenzahl">
    <w:name w:val="page number"/>
    <w:rPr>
      <w:rFonts w:ascii="Arial" w:hAnsi="Arial"/>
    </w:rPr>
  </w:style>
  <w:style w:type="paragraph" w:styleId="Untertitel">
    <w:name w:val="Subtitle"/>
    <w:basedOn w:val="Standard"/>
    <w:autoRedefine/>
    <w:qFormat/>
    <w:pPr>
      <w:spacing w:after="60"/>
      <w:outlineLvl w:val="1"/>
    </w:pPr>
  </w:style>
  <w:style w:type="paragraph" w:styleId="Funotentext">
    <w:name w:val="footnote text"/>
    <w:basedOn w:val="Standard"/>
    <w:semiHidden/>
    <w:pPr>
      <w:ind w:left="113" w:hanging="113"/>
    </w:pPr>
    <w:rPr>
      <w:sz w:val="18"/>
      <w:szCs w:val="18"/>
    </w:rPr>
  </w:style>
  <w:style w:type="character" w:styleId="Funotenzeichen">
    <w:name w:val="footnote reference"/>
    <w:semiHidden/>
    <w:rPr>
      <w:vertAlign w:val="superscript"/>
    </w:rPr>
  </w:style>
  <w:style w:type="paragraph" w:styleId="Verzeichnis1">
    <w:name w:val="toc 1"/>
    <w:basedOn w:val="Standard"/>
    <w:next w:val="Standard"/>
    <w:autoRedefine/>
    <w:semiHidden/>
  </w:style>
  <w:style w:type="paragraph" w:styleId="Textkrper-Einzug2">
    <w:name w:val="Body Text Indent 2"/>
    <w:basedOn w:val="Standard"/>
    <w:rsid w:val="00ED5B3A"/>
    <w:pPr>
      <w:widowControl w:val="0"/>
      <w:shd w:val="clear" w:color="auto" w:fill="FFFFFF"/>
      <w:overflowPunct/>
      <w:spacing w:before="7" w:line="180" w:lineRule="exact"/>
      <w:ind w:left="426"/>
      <w:textAlignment w:val="auto"/>
    </w:pPr>
    <w:rPr>
      <w:spacing w:val="1"/>
      <w:sz w:val="16"/>
      <w:szCs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A809FF"/>
    <w:pPr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F02EEB3C02A47BBF46508EEB5B435" ma:contentTypeVersion="" ma:contentTypeDescription="Ein neues Dokument erstellen." ma:contentTypeScope="" ma:versionID="94962b27823df708f6788d02e1742d0f">
  <xsd:schema xmlns:xsd="http://www.w3.org/2001/XMLSchema" xmlns:xs="http://www.w3.org/2001/XMLSchema" xmlns:p="http://schemas.microsoft.com/office/2006/metadata/properties" xmlns:ns2="c9a34d85-9c71-41d9-8679-c6ab83ad3be0" xmlns:ns3="8699aeb6-230b-4916-8d21-6f2f17b44a89" targetNamespace="http://schemas.microsoft.com/office/2006/metadata/properties" ma:root="true" ma:fieldsID="c8c2bc8caf28f049d0159ba3028e1960" ns2:_="" ns3:_="">
    <xsd:import namespace="c9a34d85-9c71-41d9-8679-c6ab83ad3be0"/>
    <xsd:import namespace="8699aeb6-230b-4916-8d21-6f2f17b44a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34d85-9c71-41d9-8679-c6ab83ad3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9a0af0d9-6826-44f6-9a19-4e0b3c0823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aeb6-230b-4916-8d21-6f2f17b44a8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80a9c7-4a44-4832-9c18-8b18266fe077}" ma:internalName="TaxCatchAll" ma:showField="CatchAllData" ma:web="8699aeb6-230b-4916-8d21-6f2f17b44a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a34d85-9c71-41d9-8679-c6ab83ad3be0">
      <Terms xmlns="http://schemas.microsoft.com/office/infopath/2007/PartnerControls"/>
    </lcf76f155ced4ddcb4097134ff3c332f>
    <TaxCatchAll xmlns="8699aeb6-230b-4916-8d21-6f2f17b44a89" xsi:nil="true"/>
  </documentManagement>
</p:properties>
</file>

<file path=customXml/itemProps1.xml><?xml version="1.0" encoding="utf-8"?>
<ds:datastoreItem xmlns:ds="http://schemas.openxmlformats.org/officeDocument/2006/customXml" ds:itemID="{0B3C2485-1493-47BA-9420-2A38CCB779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87D53-2430-49D8-900E-9B3D99E70D1C}"/>
</file>

<file path=customXml/itemProps3.xml><?xml version="1.0" encoding="utf-8"?>
<ds:datastoreItem xmlns:ds="http://schemas.openxmlformats.org/officeDocument/2006/customXml" ds:itemID="{5032384B-35CE-45A3-93D2-687DF44F1973}"/>
</file>

<file path=customXml/itemProps4.xml><?xml version="1.0" encoding="utf-8"?>
<ds:datastoreItem xmlns:ds="http://schemas.openxmlformats.org/officeDocument/2006/customXml" ds:itemID="{10CC8B0D-2135-45B4-9C07-5BFF66F59534}"/>
</file>

<file path=docProps/app.xml><?xml version="1.0" encoding="utf-8"?>
<Properties xmlns="http://schemas.openxmlformats.org/officeDocument/2006/extended-properties" xmlns:vt="http://schemas.openxmlformats.org/officeDocument/2006/docPropsVTypes">
  <Template>DD3B019B.dotm</Template>
  <TotalTime>0</TotalTime>
  <Pages>2</Pages>
  <Words>1355</Words>
  <Characters>8542</Characters>
  <Application>Microsoft Office Word</Application>
  <DocSecurity>4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Beiblatt zum Lehrvertrag</vt:lpstr>
    </vt:vector>
  </TitlesOfParts>
  <Company> </Company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Beiblatt zum Lehrvertrag</dc:title>
  <dc:subject/>
  <dc:creator>Jakob Rösch</dc:creator>
  <cp:keywords/>
  <dc:description/>
  <cp:lastModifiedBy>Buschor-Tester Patricia</cp:lastModifiedBy>
  <cp:revision>2</cp:revision>
  <cp:lastPrinted>2012-02-03T07:51:00Z</cp:lastPrinted>
  <dcterms:created xsi:type="dcterms:W3CDTF">2017-01-19T09:26:00Z</dcterms:created>
  <dcterms:modified xsi:type="dcterms:W3CDTF">2017-01-19T09:26:00Z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-1496541473</vt:i4>
  </property>
  <property fmtid="{D5CDD505-2E9C-101B-9397-08002B2CF9AE}" pid="3" name="_EmailSubject">
    <vt:lpwstr>Dokumente Lohn und arbeitsrechtliche Bestimmungen</vt:lpwstr>
  </property>
  <property fmtid="{D5CDD505-2E9C-101B-9397-08002B2CF9AE}" pid="4" name="_AuthorEmail">
    <vt:lpwstr>jakob.roesch@sbv-bildung.ch</vt:lpwstr>
  </property>
  <property fmtid="{D5CDD505-2E9C-101B-9397-08002B2CF9AE}" pid="5" name="_AuthorEmailDisplayName">
    <vt:lpwstr>Rösch Jakob</vt:lpwstr>
  </property>
  <property fmtid="{D5CDD505-2E9C-101B-9397-08002B2CF9AE}" pid="6" name="_ReviewingToolsShownOnce">
    <vt:lpwstr/>
  </property>
  <property fmtid="{D5CDD505-2E9C-101B-9397-08002B2CF9AE}" pid="7" name="ContentTypeId">
    <vt:lpwstr>0x0101001B3F02EEB3C02A47BBF46508EEB5B435</vt:lpwstr>
  </property>
</Properties>
</file>